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52A" w:rsidRPr="00E31DCB" w:rsidRDefault="0099552A" w:rsidP="002C3E76">
      <w:pPr>
        <w:ind w:firstLine="0"/>
        <w:jc w:val="center"/>
        <w:rPr>
          <w:b/>
          <w:szCs w:val="28"/>
        </w:rPr>
      </w:pPr>
      <w:bookmarkStart w:id="0" w:name="_GoBack"/>
      <w:bookmarkEnd w:id="0"/>
      <w:r w:rsidRPr="00E31DCB">
        <w:rPr>
          <w:b/>
          <w:szCs w:val="28"/>
        </w:rPr>
        <w:t xml:space="preserve">Этноконфессиональный паспорт </w:t>
      </w:r>
    </w:p>
    <w:p w:rsidR="0099552A" w:rsidRPr="00E31DCB" w:rsidRDefault="0099552A" w:rsidP="00E31DCB">
      <w:pPr>
        <w:ind w:firstLine="0"/>
        <w:jc w:val="center"/>
        <w:rPr>
          <w:b/>
          <w:szCs w:val="28"/>
        </w:rPr>
      </w:pPr>
      <w:r w:rsidRPr="00E31DCB">
        <w:rPr>
          <w:b/>
          <w:szCs w:val="28"/>
        </w:rPr>
        <w:t xml:space="preserve">Гашунского сельского поселения  Зимовниковского района </w:t>
      </w:r>
    </w:p>
    <w:p w:rsidR="0099552A" w:rsidRDefault="0099552A" w:rsidP="002C3E76">
      <w:pPr>
        <w:ind w:firstLine="0"/>
        <w:jc w:val="center"/>
        <w:rPr>
          <w:b/>
          <w:szCs w:val="28"/>
        </w:rPr>
      </w:pPr>
      <w:r w:rsidRPr="00E31DCB">
        <w:rPr>
          <w:b/>
          <w:szCs w:val="28"/>
        </w:rPr>
        <w:t xml:space="preserve">(на </w:t>
      </w:r>
      <w:r>
        <w:rPr>
          <w:b/>
          <w:szCs w:val="28"/>
        </w:rPr>
        <w:t>0</w:t>
      </w:r>
      <w:r w:rsidRPr="00E31DCB">
        <w:rPr>
          <w:b/>
          <w:szCs w:val="28"/>
        </w:rPr>
        <w:t>1</w:t>
      </w:r>
      <w:r>
        <w:rPr>
          <w:b/>
          <w:szCs w:val="28"/>
        </w:rPr>
        <w:t>.01.2017</w:t>
      </w:r>
      <w:r w:rsidRPr="00E31DCB">
        <w:rPr>
          <w:b/>
          <w:szCs w:val="28"/>
        </w:rPr>
        <w:t xml:space="preserve"> г</w:t>
      </w:r>
      <w:r>
        <w:rPr>
          <w:b/>
          <w:szCs w:val="28"/>
        </w:rPr>
        <w:t>од</w:t>
      </w:r>
      <w:r w:rsidRPr="00E31DCB">
        <w:rPr>
          <w:b/>
          <w:szCs w:val="28"/>
        </w:rPr>
        <w:t>)</w:t>
      </w:r>
    </w:p>
    <w:p w:rsidR="0099552A" w:rsidRDefault="0099552A" w:rsidP="002C3E76">
      <w:pPr>
        <w:ind w:firstLine="0"/>
        <w:jc w:val="center"/>
        <w:rPr>
          <w:b/>
          <w:szCs w:val="28"/>
        </w:rPr>
      </w:pPr>
    </w:p>
    <w:p w:rsidR="0099552A" w:rsidRPr="00E31DCB" w:rsidRDefault="0099552A" w:rsidP="002C3E76">
      <w:pPr>
        <w:ind w:firstLine="0"/>
        <w:jc w:val="center"/>
        <w:rPr>
          <w:b/>
          <w:szCs w:val="28"/>
        </w:rPr>
      </w:pPr>
    </w:p>
    <w:p w:rsidR="0099552A" w:rsidRPr="00D174A5" w:rsidRDefault="0099552A" w:rsidP="002C3E76">
      <w:pPr>
        <w:ind w:firstLine="0"/>
        <w:rPr>
          <w:sz w:val="16"/>
          <w:szCs w:val="16"/>
        </w:rPr>
      </w:pPr>
    </w:p>
    <w:p w:rsidR="0099552A" w:rsidRPr="00D174A5" w:rsidRDefault="0099552A" w:rsidP="00D174A5">
      <w:pPr>
        <w:pStyle w:val="ListParagraph"/>
        <w:numPr>
          <w:ilvl w:val="0"/>
          <w:numId w:val="1"/>
        </w:numPr>
        <w:jc w:val="center"/>
        <w:rPr>
          <w:b/>
          <w:szCs w:val="28"/>
        </w:rPr>
      </w:pPr>
      <w:r w:rsidRPr="00D174A5">
        <w:rPr>
          <w:b/>
          <w:szCs w:val="28"/>
        </w:rPr>
        <w:t>Общий блок</w:t>
      </w:r>
    </w:p>
    <w:p w:rsidR="0099552A" w:rsidRPr="00D174A5" w:rsidRDefault="0099552A" w:rsidP="002C3E76">
      <w:pPr>
        <w:ind w:firstLine="0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10"/>
        <w:gridCol w:w="5211"/>
      </w:tblGrid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Дата основания:</w:t>
            </w:r>
            <w:r w:rsidRPr="003E0086">
              <w:rPr>
                <w:rStyle w:val="FootnoteReference"/>
                <w:sz w:val="24"/>
                <w:szCs w:val="24"/>
              </w:rPr>
              <w:footnoteReference w:id="1"/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12.01.2006г.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Площадь территории МО (км</w:t>
            </w:r>
            <w:r w:rsidRPr="003E0086">
              <w:rPr>
                <w:sz w:val="24"/>
                <w:szCs w:val="24"/>
                <w:vertAlign w:val="superscript"/>
              </w:rPr>
              <w:t>2</w:t>
            </w:r>
            <w:r w:rsidRPr="003E0086">
              <w:rPr>
                <w:sz w:val="24"/>
                <w:szCs w:val="24"/>
              </w:rPr>
              <w:t>):</w:t>
            </w:r>
            <w:r w:rsidRPr="003E0086">
              <w:rPr>
                <w:rStyle w:val="FootnoteReference"/>
                <w:sz w:val="24"/>
                <w:szCs w:val="24"/>
              </w:rPr>
              <w:footnoteReference w:id="2"/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485,2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в т.ч. занятые с/х угодьями: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44408  га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в т.ч. занятые землями лесного фонда: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950 га"/>
              </w:smartTagPr>
              <w:r>
                <w:rPr>
                  <w:sz w:val="24"/>
                  <w:szCs w:val="24"/>
                </w:rPr>
                <w:t>950 га</w:t>
              </w:r>
            </w:smartTag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в т.ч. занятые землями населенных пунктов: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7 га"/>
              </w:smartTagPr>
              <w:r>
                <w:rPr>
                  <w:sz w:val="24"/>
                  <w:szCs w:val="24"/>
                </w:rPr>
                <w:t>37 га</w:t>
              </w:r>
            </w:smartTag>
            <w:r>
              <w:rPr>
                <w:sz w:val="24"/>
                <w:szCs w:val="24"/>
              </w:rPr>
              <w:t xml:space="preserve"> 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Число населенных пунктов:</w:t>
            </w:r>
            <w:r w:rsidRPr="003E0086">
              <w:rPr>
                <w:rStyle w:val="FootnoteReference"/>
                <w:sz w:val="24"/>
                <w:szCs w:val="24"/>
              </w:rPr>
              <w:t xml:space="preserve"> </w:t>
            </w:r>
            <w:r w:rsidRPr="003E0086">
              <w:rPr>
                <w:rStyle w:val="FootnoteReference"/>
                <w:sz w:val="24"/>
                <w:szCs w:val="24"/>
              </w:rPr>
              <w:footnoteReference w:id="3"/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</w:tbl>
    <w:p w:rsidR="0099552A" w:rsidRPr="00D174A5" w:rsidRDefault="0099552A" w:rsidP="002C3E76">
      <w:pPr>
        <w:ind w:firstLine="0"/>
        <w:rPr>
          <w:sz w:val="16"/>
          <w:szCs w:val="16"/>
        </w:rPr>
      </w:pPr>
    </w:p>
    <w:p w:rsidR="0099552A" w:rsidRPr="00D174A5" w:rsidRDefault="0099552A" w:rsidP="00D174A5">
      <w:pPr>
        <w:pStyle w:val="ListParagraph"/>
        <w:numPr>
          <w:ilvl w:val="0"/>
          <w:numId w:val="1"/>
        </w:numPr>
        <w:jc w:val="center"/>
        <w:rPr>
          <w:b/>
          <w:szCs w:val="28"/>
        </w:rPr>
      </w:pPr>
      <w:r w:rsidRPr="00D174A5">
        <w:rPr>
          <w:b/>
          <w:szCs w:val="28"/>
        </w:rPr>
        <w:t>Этнодемографические процессы</w:t>
      </w:r>
    </w:p>
    <w:p w:rsidR="0099552A" w:rsidRPr="00D174A5" w:rsidRDefault="0099552A" w:rsidP="006045D1">
      <w:pPr>
        <w:ind w:firstLine="0"/>
        <w:rPr>
          <w:sz w:val="16"/>
          <w:szCs w:val="16"/>
        </w:rPr>
      </w:pPr>
    </w:p>
    <w:p w:rsidR="0099552A" w:rsidRDefault="0099552A" w:rsidP="002C3E76">
      <w:pPr>
        <w:ind w:firstLine="0"/>
        <w:rPr>
          <w:sz w:val="24"/>
          <w:szCs w:val="24"/>
        </w:rPr>
      </w:pPr>
      <w:r w:rsidRPr="00C739C7">
        <w:rPr>
          <w:b/>
          <w:sz w:val="24"/>
          <w:szCs w:val="24"/>
        </w:rPr>
        <w:t>Национальный состав населения</w:t>
      </w:r>
      <w:r>
        <w:rPr>
          <w:rStyle w:val="FootnoteReference"/>
          <w:sz w:val="24"/>
          <w:szCs w:val="24"/>
        </w:rPr>
        <w:footnoteReference w:id="4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05"/>
        <w:gridCol w:w="2605"/>
        <w:gridCol w:w="2605"/>
        <w:gridCol w:w="2606"/>
      </w:tblGrid>
      <w:tr w:rsidR="0099552A" w:rsidRPr="003E0086" w:rsidTr="003E0086">
        <w:tc>
          <w:tcPr>
            <w:tcW w:w="2605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2605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Количество человек</w:t>
            </w:r>
          </w:p>
        </w:tc>
        <w:tc>
          <w:tcPr>
            <w:tcW w:w="2605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Число родившихся</w:t>
            </w:r>
          </w:p>
        </w:tc>
        <w:tc>
          <w:tcPr>
            <w:tcW w:w="2606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Число умерших</w:t>
            </w:r>
          </w:p>
        </w:tc>
      </w:tr>
      <w:tr w:rsidR="0099552A" w:rsidRPr="003E0086" w:rsidTr="003E0086">
        <w:tc>
          <w:tcPr>
            <w:tcW w:w="2605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Всего</w:t>
            </w:r>
          </w:p>
        </w:tc>
        <w:tc>
          <w:tcPr>
            <w:tcW w:w="2605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1228</w:t>
            </w:r>
          </w:p>
        </w:tc>
        <w:tc>
          <w:tcPr>
            <w:tcW w:w="2605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06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99552A" w:rsidRPr="003E0086" w:rsidTr="003E0086">
        <w:tc>
          <w:tcPr>
            <w:tcW w:w="2605" w:type="dxa"/>
          </w:tcPr>
          <w:p w:rsidR="0099552A" w:rsidRPr="00E31DCB" w:rsidRDefault="0099552A" w:rsidP="003E0086">
            <w:pPr>
              <w:ind w:firstLine="0"/>
              <w:rPr>
                <w:i/>
                <w:sz w:val="24"/>
                <w:szCs w:val="24"/>
              </w:rPr>
            </w:pPr>
            <w:r w:rsidRPr="00E31DCB">
              <w:rPr>
                <w:i/>
                <w:sz w:val="24"/>
                <w:szCs w:val="24"/>
              </w:rPr>
              <w:t>аварцы</w:t>
            </w:r>
          </w:p>
        </w:tc>
        <w:tc>
          <w:tcPr>
            <w:tcW w:w="2605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605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06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2605" w:type="dxa"/>
          </w:tcPr>
          <w:p w:rsidR="0099552A" w:rsidRPr="00E31DCB" w:rsidRDefault="0099552A" w:rsidP="003E0086">
            <w:pPr>
              <w:ind w:firstLine="0"/>
              <w:rPr>
                <w:i/>
                <w:sz w:val="24"/>
                <w:szCs w:val="24"/>
              </w:rPr>
            </w:pPr>
            <w:r w:rsidRPr="00E31DCB">
              <w:rPr>
                <w:i/>
                <w:sz w:val="24"/>
                <w:szCs w:val="24"/>
              </w:rPr>
              <w:t>армяне</w:t>
            </w:r>
          </w:p>
        </w:tc>
        <w:tc>
          <w:tcPr>
            <w:tcW w:w="2605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05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06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2605" w:type="dxa"/>
          </w:tcPr>
          <w:p w:rsidR="0099552A" w:rsidRPr="00E31DCB" w:rsidRDefault="0099552A" w:rsidP="003E0086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белорусы</w:t>
            </w:r>
          </w:p>
        </w:tc>
        <w:tc>
          <w:tcPr>
            <w:tcW w:w="2605" w:type="dxa"/>
          </w:tcPr>
          <w:p w:rsidR="0099552A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605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06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2605" w:type="dxa"/>
          </w:tcPr>
          <w:p w:rsidR="0099552A" w:rsidRPr="00E31DCB" w:rsidRDefault="0099552A" w:rsidP="003E0086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даргинцы</w:t>
            </w:r>
          </w:p>
        </w:tc>
        <w:tc>
          <w:tcPr>
            <w:tcW w:w="2605" w:type="dxa"/>
          </w:tcPr>
          <w:p w:rsidR="0099552A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605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06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9552A" w:rsidRPr="003E0086" w:rsidTr="003E0086">
        <w:tc>
          <w:tcPr>
            <w:tcW w:w="2605" w:type="dxa"/>
          </w:tcPr>
          <w:p w:rsidR="0099552A" w:rsidRPr="00E31DCB" w:rsidRDefault="0099552A" w:rsidP="003E0086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карачаевцы</w:t>
            </w:r>
          </w:p>
        </w:tc>
        <w:tc>
          <w:tcPr>
            <w:tcW w:w="2605" w:type="dxa"/>
          </w:tcPr>
          <w:p w:rsidR="0099552A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605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06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2605" w:type="dxa"/>
          </w:tcPr>
          <w:p w:rsidR="0099552A" w:rsidRPr="00E31DCB" w:rsidRDefault="0099552A" w:rsidP="003E0086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коми-пермяки</w:t>
            </w:r>
          </w:p>
        </w:tc>
        <w:tc>
          <w:tcPr>
            <w:tcW w:w="2605" w:type="dxa"/>
          </w:tcPr>
          <w:p w:rsidR="0099552A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05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06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2605" w:type="dxa"/>
          </w:tcPr>
          <w:p w:rsidR="0099552A" w:rsidRPr="00E31DCB" w:rsidRDefault="0099552A" w:rsidP="003E0086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кумыки</w:t>
            </w:r>
          </w:p>
        </w:tc>
        <w:tc>
          <w:tcPr>
            <w:tcW w:w="2605" w:type="dxa"/>
          </w:tcPr>
          <w:p w:rsidR="0099552A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605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06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2605" w:type="dxa"/>
          </w:tcPr>
          <w:p w:rsidR="0099552A" w:rsidRPr="00E31DCB" w:rsidRDefault="0099552A" w:rsidP="003E0086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марийцы</w:t>
            </w:r>
          </w:p>
        </w:tc>
        <w:tc>
          <w:tcPr>
            <w:tcW w:w="2605" w:type="dxa"/>
          </w:tcPr>
          <w:p w:rsidR="0099552A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05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06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2605" w:type="dxa"/>
          </w:tcPr>
          <w:p w:rsidR="0099552A" w:rsidRPr="00E31DCB" w:rsidRDefault="0099552A" w:rsidP="003E0086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молдаване</w:t>
            </w:r>
          </w:p>
        </w:tc>
        <w:tc>
          <w:tcPr>
            <w:tcW w:w="2605" w:type="dxa"/>
          </w:tcPr>
          <w:p w:rsidR="0099552A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605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06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</w:p>
        </w:tc>
      </w:tr>
      <w:tr w:rsidR="0099552A" w:rsidRPr="003E0086" w:rsidTr="003E0086">
        <w:tc>
          <w:tcPr>
            <w:tcW w:w="2605" w:type="dxa"/>
          </w:tcPr>
          <w:p w:rsidR="0099552A" w:rsidRPr="00E31DCB" w:rsidRDefault="0099552A" w:rsidP="003E0086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мордвины</w:t>
            </w:r>
          </w:p>
        </w:tc>
        <w:tc>
          <w:tcPr>
            <w:tcW w:w="2605" w:type="dxa"/>
          </w:tcPr>
          <w:p w:rsidR="0099552A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05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06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2605" w:type="dxa"/>
          </w:tcPr>
          <w:p w:rsidR="0099552A" w:rsidRDefault="0099552A" w:rsidP="003E0086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русские</w:t>
            </w:r>
          </w:p>
        </w:tc>
        <w:tc>
          <w:tcPr>
            <w:tcW w:w="2605" w:type="dxa"/>
          </w:tcPr>
          <w:p w:rsidR="0099552A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</w:t>
            </w:r>
          </w:p>
        </w:tc>
        <w:tc>
          <w:tcPr>
            <w:tcW w:w="2605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06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9552A" w:rsidRPr="003E0086" w:rsidTr="003E0086">
        <w:tc>
          <w:tcPr>
            <w:tcW w:w="2605" w:type="dxa"/>
          </w:tcPr>
          <w:p w:rsidR="0099552A" w:rsidRDefault="0099552A" w:rsidP="003E0086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таджики</w:t>
            </w:r>
          </w:p>
        </w:tc>
        <w:tc>
          <w:tcPr>
            <w:tcW w:w="2605" w:type="dxa"/>
          </w:tcPr>
          <w:p w:rsidR="0099552A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05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06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2605" w:type="dxa"/>
          </w:tcPr>
          <w:p w:rsidR="0099552A" w:rsidRDefault="0099552A" w:rsidP="003E0086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удмурты</w:t>
            </w:r>
          </w:p>
        </w:tc>
        <w:tc>
          <w:tcPr>
            <w:tcW w:w="2605" w:type="dxa"/>
          </w:tcPr>
          <w:p w:rsidR="0099552A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05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06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2605" w:type="dxa"/>
          </w:tcPr>
          <w:p w:rsidR="0099552A" w:rsidRDefault="0099552A" w:rsidP="003E0086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украинцы</w:t>
            </w:r>
          </w:p>
        </w:tc>
        <w:tc>
          <w:tcPr>
            <w:tcW w:w="2605" w:type="dxa"/>
          </w:tcPr>
          <w:p w:rsidR="0099552A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605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06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2605" w:type="dxa"/>
          </w:tcPr>
          <w:p w:rsidR="0099552A" w:rsidRDefault="0099552A" w:rsidP="003E0086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цыгане</w:t>
            </w:r>
          </w:p>
        </w:tc>
        <w:tc>
          <w:tcPr>
            <w:tcW w:w="2605" w:type="dxa"/>
          </w:tcPr>
          <w:p w:rsidR="0099552A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605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06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2605" w:type="dxa"/>
          </w:tcPr>
          <w:p w:rsidR="0099552A" w:rsidRDefault="0099552A" w:rsidP="003E0086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чеченцы</w:t>
            </w:r>
          </w:p>
        </w:tc>
        <w:tc>
          <w:tcPr>
            <w:tcW w:w="2605" w:type="dxa"/>
          </w:tcPr>
          <w:p w:rsidR="0099552A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605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06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99552A" w:rsidRPr="00D174A5" w:rsidRDefault="0099552A" w:rsidP="002C3E76">
      <w:pPr>
        <w:ind w:firstLine="0"/>
        <w:rPr>
          <w:sz w:val="16"/>
          <w:szCs w:val="16"/>
        </w:rPr>
      </w:pPr>
    </w:p>
    <w:p w:rsidR="0099552A" w:rsidRDefault="0099552A" w:rsidP="002C3E76">
      <w:pPr>
        <w:ind w:firstLine="0"/>
        <w:rPr>
          <w:sz w:val="24"/>
          <w:szCs w:val="24"/>
        </w:rPr>
      </w:pPr>
      <w:r w:rsidRPr="00C739C7">
        <w:rPr>
          <w:b/>
          <w:sz w:val="24"/>
          <w:szCs w:val="24"/>
        </w:rPr>
        <w:t>Коренные малочисленные народы</w:t>
      </w:r>
      <w:r>
        <w:rPr>
          <w:rStyle w:val="FootnoteReference"/>
          <w:sz w:val="24"/>
          <w:szCs w:val="24"/>
        </w:rPr>
        <w:footnoteReference w:id="5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05"/>
        <w:gridCol w:w="2605"/>
        <w:gridCol w:w="2605"/>
        <w:gridCol w:w="2606"/>
      </w:tblGrid>
      <w:tr w:rsidR="0099552A" w:rsidRPr="003E0086" w:rsidTr="003E0086">
        <w:tc>
          <w:tcPr>
            <w:tcW w:w="2605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2605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Количество человек</w:t>
            </w:r>
          </w:p>
        </w:tc>
        <w:tc>
          <w:tcPr>
            <w:tcW w:w="2605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Число родившихся</w:t>
            </w:r>
          </w:p>
        </w:tc>
        <w:tc>
          <w:tcPr>
            <w:tcW w:w="2606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Число умерших</w:t>
            </w:r>
          </w:p>
        </w:tc>
      </w:tr>
      <w:tr w:rsidR="0099552A" w:rsidRPr="003E0086" w:rsidTr="003E0086">
        <w:tc>
          <w:tcPr>
            <w:tcW w:w="2605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Всего</w:t>
            </w:r>
          </w:p>
        </w:tc>
        <w:tc>
          <w:tcPr>
            <w:tcW w:w="2605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05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06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99552A" w:rsidRPr="00D174A5" w:rsidRDefault="0099552A" w:rsidP="002C3E76">
      <w:pPr>
        <w:ind w:firstLine="0"/>
        <w:rPr>
          <w:sz w:val="16"/>
          <w:szCs w:val="16"/>
        </w:rPr>
      </w:pPr>
    </w:p>
    <w:p w:rsidR="0099552A" w:rsidRDefault="0099552A" w:rsidP="002C3E76">
      <w:pPr>
        <w:ind w:firstLine="0"/>
        <w:rPr>
          <w:sz w:val="24"/>
          <w:szCs w:val="24"/>
        </w:rPr>
      </w:pPr>
      <w:r w:rsidRPr="00C739C7">
        <w:rPr>
          <w:b/>
          <w:sz w:val="24"/>
          <w:szCs w:val="24"/>
        </w:rPr>
        <w:t>Половозрастной состав населения</w:t>
      </w:r>
      <w:r w:rsidRPr="006045D1">
        <w:rPr>
          <w:sz w:val="24"/>
          <w:szCs w:val="24"/>
        </w:rPr>
        <w:t>:</w:t>
      </w:r>
      <w:r>
        <w:rPr>
          <w:rStyle w:val="FootnoteReference"/>
          <w:sz w:val="24"/>
          <w:szCs w:val="24"/>
        </w:rPr>
        <w:footnoteReference w:id="6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10"/>
        <w:gridCol w:w="5211"/>
      </w:tblGrid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Мужчин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Женщин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628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Моложе трудоспособного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Трудоспособное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719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Старше трудоспособного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</w:t>
            </w:r>
          </w:p>
        </w:tc>
      </w:tr>
    </w:tbl>
    <w:p w:rsidR="0099552A" w:rsidRPr="00D174A5" w:rsidRDefault="0099552A" w:rsidP="002C3E76">
      <w:pPr>
        <w:ind w:firstLine="0"/>
        <w:rPr>
          <w:sz w:val="16"/>
          <w:szCs w:val="16"/>
        </w:rPr>
      </w:pPr>
    </w:p>
    <w:p w:rsidR="0099552A" w:rsidRDefault="0099552A" w:rsidP="002C3E76">
      <w:pPr>
        <w:ind w:firstLine="0"/>
        <w:rPr>
          <w:sz w:val="24"/>
          <w:szCs w:val="24"/>
        </w:rPr>
      </w:pPr>
      <w:r w:rsidRPr="00C739C7">
        <w:rPr>
          <w:b/>
          <w:sz w:val="24"/>
          <w:szCs w:val="24"/>
        </w:rPr>
        <w:t>Браки и разводы</w:t>
      </w:r>
      <w:r>
        <w:rPr>
          <w:rStyle w:val="FootnoteReference"/>
          <w:sz w:val="24"/>
          <w:szCs w:val="24"/>
        </w:rPr>
        <w:footnoteReference w:id="7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38"/>
        <w:gridCol w:w="3083"/>
      </w:tblGrid>
      <w:tr w:rsidR="0099552A" w:rsidRPr="003E0086" w:rsidTr="003E0086">
        <w:tc>
          <w:tcPr>
            <w:tcW w:w="7338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Количество зарегистрированных браков</w:t>
            </w:r>
          </w:p>
        </w:tc>
        <w:tc>
          <w:tcPr>
            <w:tcW w:w="3083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9552A" w:rsidRPr="003E0086" w:rsidTr="003E0086">
        <w:tc>
          <w:tcPr>
            <w:tcW w:w="7338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Количество расторгнутых браков</w:t>
            </w:r>
          </w:p>
        </w:tc>
        <w:tc>
          <w:tcPr>
            <w:tcW w:w="3083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7338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Количество зарегистрированных браков лиц разной национальности (межнациональные браки)</w:t>
            </w:r>
          </w:p>
        </w:tc>
        <w:tc>
          <w:tcPr>
            <w:tcW w:w="3083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99552A" w:rsidRPr="00D174A5" w:rsidRDefault="0099552A" w:rsidP="002C3E76">
      <w:pPr>
        <w:ind w:firstLine="0"/>
        <w:rPr>
          <w:sz w:val="16"/>
          <w:szCs w:val="16"/>
        </w:rPr>
      </w:pPr>
    </w:p>
    <w:p w:rsidR="0099552A" w:rsidRDefault="0099552A" w:rsidP="002C3E76">
      <w:pPr>
        <w:ind w:firstLine="0"/>
        <w:rPr>
          <w:sz w:val="24"/>
          <w:szCs w:val="24"/>
        </w:rPr>
      </w:pPr>
      <w:r w:rsidRPr="00C739C7">
        <w:rPr>
          <w:b/>
          <w:sz w:val="24"/>
          <w:szCs w:val="24"/>
        </w:rPr>
        <w:t>Причины смерти</w:t>
      </w:r>
      <w:r>
        <w:rPr>
          <w:rStyle w:val="FootnoteReference"/>
          <w:sz w:val="24"/>
          <w:szCs w:val="24"/>
        </w:rPr>
        <w:footnoteReference w:id="8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10"/>
        <w:gridCol w:w="5211"/>
      </w:tblGrid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Причина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Количество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Насильственная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Естественная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Суицид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Травмы несовместимые с жизнью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99552A" w:rsidRDefault="0099552A" w:rsidP="002C3E76">
      <w:pPr>
        <w:ind w:firstLine="0"/>
        <w:rPr>
          <w:sz w:val="16"/>
          <w:szCs w:val="16"/>
        </w:rPr>
      </w:pPr>
    </w:p>
    <w:p w:rsidR="0099552A" w:rsidRDefault="0099552A" w:rsidP="002C3E76">
      <w:pPr>
        <w:ind w:firstLine="0"/>
        <w:rPr>
          <w:sz w:val="16"/>
          <w:szCs w:val="16"/>
        </w:rPr>
      </w:pPr>
    </w:p>
    <w:p w:rsidR="0099552A" w:rsidRPr="00D174A5" w:rsidRDefault="0099552A" w:rsidP="002C3E76">
      <w:pPr>
        <w:ind w:firstLine="0"/>
        <w:rPr>
          <w:sz w:val="16"/>
          <w:szCs w:val="16"/>
        </w:rPr>
      </w:pPr>
    </w:p>
    <w:p w:rsidR="0099552A" w:rsidRPr="00D174A5" w:rsidRDefault="0099552A" w:rsidP="00D174A5">
      <w:pPr>
        <w:pStyle w:val="ListParagraph"/>
        <w:numPr>
          <w:ilvl w:val="0"/>
          <w:numId w:val="1"/>
        </w:numPr>
        <w:jc w:val="center"/>
        <w:rPr>
          <w:b/>
          <w:szCs w:val="28"/>
        </w:rPr>
      </w:pPr>
      <w:r w:rsidRPr="00D174A5">
        <w:rPr>
          <w:b/>
          <w:szCs w:val="28"/>
        </w:rPr>
        <w:t>Миграционные процессы</w:t>
      </w:r>
    </w:p>
    <w:p w:rsidR="0099552A" w:rsidRDefault="0099552A" w:rsidP="002C3E76">
      <w:pPr>
        <w:ind w:firstLine="0"/>
        <w:rPr>
          <w:b/>
          <w:sz w:val="24"/>
          <w:szCs w:val="24"/>
        </w:rPr>
      </w:pPr>
    </w:p>
    <w:p w:rsidR="0099552A" w:rsidRDefault="0099552A" w:rsidP="002C3E76">
      <w:pPr>
        <w:ind w:firstLine="0"/>
        <w:rPr>
          <w:sz w:val="24"/>
          <w:szCs w:val="24"/>
        </w:rPr>
      </w:pPr>
      <w:r w:rsidRPr="00C739C7">
        <w:rPr>
          <w:b/>
          <w:sz w:val="24"/>
          <w:szCs w:val="24"/>
        </w:rPr>
        <w:t>Число прибывших/выбывших всего, и по национальному составу</w:t>
      </w:r>
      <w:r>
        <w:rPr>
          <w:rStyle w:val="FootnoteReference"/>
          <w:sz w:val="24"/>
          <w:szCs w:val="24"/>
        </w:rPr>
        <w:footnoteReference w:id="9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75"/>
        <w:gridCol w:w="3474"/>
        <w:gridCol w:w="3472"/>
      </w:tblGrid>
      <w:tr w:rsidR="0099552A" w:rsidRPr="003E0086" w:rsidTr="003E0086">
        <w:tc>
          <w:tcPr>
            <w:tcW w:w="1667" w:type="pct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1667" w:type="pct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Число прибывших</w:t>
            </w:r>
          </w:p>
        </w:tc>
        <w:tc>
          <w:tcPr>
            <w:tcW w:w="1667" w:type="pct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Число выбывших</w:t>
            </w:r>
          </w:p>
        </w:tc>
      </w:tr>
      <w:tr w:rsidR="0099552A" w:rsidRPr="003E0086" w:rsidTr="003E0086">
        <w:tc>
          <w:tcPr>
            <w:tcW w:w="1667" w:type="pct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Всего</w:t>
            </w:r>
          </w:p>
        </w:tc>
        <w:tc>
          <w:tcPr>
            <w:tcW w:w="1667" w:type="pct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667" w:type="pct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99552A" w:rsidRPr="003E0086" w:rsidTr="003E0086">
        <w:tc>
          <w:tcPr>
            <w:tcW w:w="1667" w:type="pct"/>
          </w:tcPr>
          <w:p w:rsidR="0099552A" w:rsidRPr="00E337D9" w:rsidRDefault="0099552A" w:rsidP="003E0086">
            <w:pPr>
              <w:ind w:firstLine="0"/>
              <w:rPr>
                <w:i/>
                <w:sz w:val="24"/>
                <w:szCs w:val="24"/>
              </w:rPr>
            </w:pPr>
            <w:r w:rsidRPr="00E337D9">
              <w:rPr>
                <w:i/>
                <w:sz w:val="24"/>
                <w:szCs w:val="24"/>
              </w:rPr>
              <w:t>аварцы</w:t>
            </w:r>
          </w:p>
        </w:tc>
        <w:tc>
          <w:tcPr>
            <w:tcW w:w="1667" w:type="pct"/>
          </w:tcPr>
          <w:p w:rsidR="0099552A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7" w:type="pct"/>
          </w:tcPr>
          <w:p w:rsidR="0099552A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1667" w:type="pct"/>
          </w:tcPr>
          <w:p w:rsidR="0099552A" w:rsidRPr="00E337D9" w:rsidRDefault="0099552A" w:rsidP="003E0086">
            <w:pPr>
              <w:ind w:firstLine="0"/>
              <w:rPr>
                <w:i/>
                <w:sz w:val="24"/>
                <w:szCs w:val="24"/>
              </w:rPr>
            </w:pPr>
            <w:r w:rsidRPr="00E337D9">
              <w:rPr>
                <w:i/>
                <w:sz w:val="24"/>
                <w:szCs w:val="24"/>
              </w:rPr>
              <w:t>даргинцы</w:t>
            </w:r>
          </w:p>
        </w:tc>
        <w:tc>
          <w:tcPr>
            <w:tcW w:w="1667" w:type="pct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67" w:type="pct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9552A" w:rsidRPr="003E0086" w:rsidTr="003E0086">
        <w:tc>
          <w:tcPr>
            <w:tcW w:w="1667" w:type="pct"/>
          </w:tcPr>
          <w:p w:rsidR="0099552A" w:rsidRPr="00E337D9" w:rsidRDefault="0099552A" w:rsidP="003E0086">
            <w:pPr>
              <w:ind w:firstLine="0"/>
              <w:rPr>
                <w:i/>
                <w:sz w:val="24"/>
                <w:szCs w:val="24"/>
              </w:rPr>
            </w:pPr>
            <w:r w:rsidRPr="00E337D9">
              <w:rPr>
                <w:i/>
                <w:sz w:val="24"/>
                <w:szCs w:val="24"/>
              </w:rPr>
              <w:t>русские</w:t>
            </w:r>
          </w:p>
        </w:tc>
        <w:tc>
          <w:tcPr>
            <w:tcW w:w="1667" w:type="pct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67" w:type="pct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9552A" w:rsidRPr="003E0086" w:rsidTr="003E0086">
        <w:tc>
          <w:tcPr>
            <w:tcW w:w="1667" w:type="pct"/>
          </w:tcPr>
          <w:p w:rsidR="0099552A" w:rsidRPr="00E337D9" w:rsidRDefault="0099552A" w:rsidP="003E0086">
            <w:pPr>
              <w:ind w:firstLine="0"/>
              <w:rPr>
                <w:i/>
                <w:sz w:val="24"/>
                <w:szCs w:val="24"/>
              </w:rPr>
            </w:pPr>
            <w:r w:rsidRPr="00E337D9">
              <w:rPr>
                <w:i/>
                <w:sz w:val="24"/>
                <w:szCs w:val="24"/>
              </w:rPr>
              <w:t>марийцы</w:t>
            </w:r>
          </w:p>
        </w:tc>
        <w:tc>
          <w:tcPr>
            <w:tcW w:w="1667" w:type="pct"/>
          </w:tcPr>
          <w:p w:rsidR="0099552A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67" w:type="pct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1667" w:type="pct"/>
          </w:tcPr>
          <w:p w:rsidR="0099552A" w:rsidRPr="00E337D9" w:rsidRDefault="0099552A" w:rsidP="003E0086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молдаване</w:t>
            </w:r>
          </w:p>
        </w:tc>
        <w:tc>
          <w:tcPr>
            <w:tcW w:w="1667" w:type="pct"/>
          </w:tcPr>
          <w:p w:rsidR="0099552A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67" w:type="pct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1667" w:type="pct"/>
          </w:tcPr>
          <w:p w:rsidR="0099552A" w:rsidRDefault="0099552A" w:rsidP="003E0086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карачаевцы</w:t>
            </w:r>
          </w:p>
        </w:tc>
        <w:tc>
          <w:tcPr>
            <w:tcW w:w="1667" w:type="pct"/>
          </w:tcPr>
          <w:p w:rsidR="0099552A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67" w:type="pct"/>
          </w:tcPr>
          <w:p w:rsidR="0099552A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9552A" w:rsidRPr="003E0086" w:rsidTr="003E0086">
        <w:tc>
          <w:tcPr>
            <w:tcW w:w="1667" w:type="pct"/>
          </w:tcPr>
          <w:p w:rsidR="0099552A" w:rsidRDefault="0099552A" w:rsidP="003E0086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чеченцы</w:t>
            </w:r>
          </w:p>
        </w:tc>
        <w:tc>
          <w:tcPr>
            <w:tcW w:w="1667" w:type="pct"/>
          </w:tcPr>
          <w:p w:rsidR="0099552A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67" w:type="pct"/>
          </w:tcPr>
          <w:p w:rsidR="0099552A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1667" w:type="pct"/>
          </w:tcPr>
          <w:p w:rsidR="0099552A" w:rsidRDefault="0099552A" w:rsidP="003E0086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цыгане</w:t>
            </w:r>
          </w:p>
        </w:tc>
        <w:tc>
          <w:tcPr>
            <w:tcW w:w="1667" w:type="pct"/>
          </w:tcPr>
          <w:p w:rsidR="0099552A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7" w:type="pct"/>
          </w:tcPr>
          <w:p w:rsidR="0099552A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99552A" w:rsidRPr="00D174A5" w:rsidRDefault="0099552A" w:rsidP="002C3E76">
      <w:pPr>
        <w:ind w:firstLine="0"/>
        <w:rPr>
          <w:sz w:val="16"/>
          <w:szCs w:val="16"/>
        </w:rPr>
      </w:pPr>
    </w:p>
    <w:p w:rsidR="0099552A" w:rsidRDefault="0099552A" w:rsidP="002C3E76">
      <w:pPr>
        <w:ind w:firstLine="0"/>
        <w:rPr>
          <w:b/>
          <w:sz w:val="24"/>
          <w:szCs w:val="24"/>
        </w:rPr>
      </w:pPr>
    </w:p>
    <w:p w:rsidR="0099552A" w:rsidRDefault="0099552A" w:rsidP="002C3E76">
      <w:pPr>
        <w:ind w:firstLine="0"/>
        <w:rPr>
          <w:b/>
          <w:sz w:val="24"/>
          <w:szCs w:val="24"/>
        </w:rPr>
      </w:pPr>
    </w:p>
    <w:p w:rsidR="0099552A" w:rsidRDefault="0099552A" w:rsidP="002C3E76">
      <w:pPr>
        <w:ind w:firstLine="0"/>
        <w:rPr>
          <w:b/>
          <w:sz w:val="24"/>
          <w:szCs w:val="24"/>
        </w:rPr>
      </w:pPr>
    </w:p>
    <w:p w:rsidR="0099552A" w:rsidRDefault="0099552A" w:rsidP="002C3E76">
      <w:pPr>
        <w:ind w:firstLine="0"/>
        <w:rPr>
          <w:b/>
          <w:sz w:val="24"/>
          <w:szCs w:val="24"/>
        </w:rPr>
      </w:pPr>
    </w:p>
    <w:p w:rsidR="0099552A" w:rsidRDefault="0099552A" w:rsidP="002C3E76">
      <w:pPr>
        <w:ind w:firstLine="0"/>
        <w:rPr>
          <w:b/>
          <w:sz w:val="24"/>
          <w:szCs w:val="24"/>
        </w:rPr>
      </w:pPr>
    </w:p>
    <w:p w:rsidR="0099552A" w:rsidRDefault="0099552A" w:rsidP="002C3E76">
      <w:pPr>
        <w:ind w:firstLine="0"/>
        <w:rPr>
          <w:b/>
          <w:sz w:val="24"/>
          <w:szCs w:val="24"/>
        </w:rPr>
      </w:pPr>
    </w:p>
    <w:p w:rsidR="0099552A" w:rsidRDefault="0099552A" w:rsidP="002C3E76">
      <w:pPr>
        <w:ind w:firstLine="0"/>
        <w:rPr>
          <w:b/>
          <w:sz w:val="24"/>
          <w:szCs w:val="24"/>
        </w:rPr>
      </w:pPr>
    </w:p>
    <w:p w:rsidR="0099552A" w:rsidRDefault="0099552A" w:rsidP="002C3E76">
      <w:pPr>
        <w:ind w:firstLine="0"/>
        <w:rPr>
          <w:b/>
          <w:sz w:val="24"/>
          <w:szCs w:val="24"/>
        </w:rPr>
      </w:pPr>
    </w:p>
    <w:p w:rsidR="0099552A" w:rsidRDefault="0099552A" w:rsidP="002C3E76">
      <w:pPr>
        <w:ind w:firstLine="0"/>
        <w:rPr>
          <w:sz w:val="24"/>
          <w:szCs w:val="24"/>
        </w:rPr>
      </w:pPr>
      <w:r w:rsidRPr="00C739C7">
        <w:rPr>
          <w:b/>
          <w:sz w:val="24"/>
          <w:szCs w:val="24"/>
        </w:rPr>
        <w:t>Число прибывших/выбывших в пределах России</w:t>
      </w:r>
      <w:r>
        <w:rPr>
          <w:rStyle w:val="FootnoteReference"/>
          <w:sz w:val="24"/>
          <w:szCs w:val="24"/>
        </w:rPr>
        <w:footnoteReference w:id="10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75"/>
        <w:gridCol w:w="3474"/>
        <w:gridCol w:w="3472"/>
      </w:tblGrid>
      <w:tr w:rsidR="0099552A" w:rsidRPr="003E0086" w:rsidTr="003E0086">
        <w:tc>
          <w:tcPr>
            <w:tcW w:w="1667" w:type="pct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Наименование региона</w:t>
            </w:r>
          </w:p>
        </w:tc>
        <w:tc>
          <w:tcPr>
            <w:tcW w:w="1667" w:type="pct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Число прибывших</w:t>
            </w:r>
          </w:p>
        </w:tc>
        <w:tc>
          <w:tcPr>
            <w:tcW w:w="1667" w:type="pct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Число выбывших</w:t>
            </w:r>
          </w:p>
        </w:tc>
      </w:tr>
      <w:tr w:rsidR="0099552A" w:rsidRPr="003E0086" w:rsidTr="003E0086">
        <w:tc>
          <w:tcPr>
            <w:tcW w:w="1667" w:type="pct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Всего</w:t>
            </w:r>
          </w:p>
        </w:tc>
        <w:tc>
          <w:tcPr>
            <w:tcW w:w="1667" w:type="pct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667" w:type="pct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99552A" w:rsidRPr="003E0086" w:rsidTr="003E0086">
        <w:tc>
          <w:tcPr>
            <w:tcW w:w="1667" w:type="pct"/>
          </w:tcPr>
          <w:p w:rsidR="0099552A" w:rsidRPr="003E0086" w:rsidRDefault="0099552A" w:rsidP="003E0086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Республика Дагестан</w:t>
            </w:r>
          </w:p>
        </w:tc>
        <w:tc>
          <w:tcPr>
            <w:tcW w:w="1667" w:type="pct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67" w:type="pct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9552A" w:rsidRPr="003E0086" w:rsidTr="003E0086">
        <w:tc>
          <w:tcPr>
            <w:tcW w:w="1667" w:type="pct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Ростовская область</w:t>
            </w:r>
          </w:p>
        </w:tc>
        <w:tc>
          <w:tcPr>
            <w:tcW w:w="1667" w:type="pct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67" w:type="pct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9552A" w:rsidRPr="003E0086" w:rsidTr="003E0086">
        <w:tc>
          <w:tcPr>
            <w:tcW w:w="1667" w:type="pct"/>
          </w:tcPr>
          <w:p w:rsidR="0099552A" w:rsidRDefault="0099552A" w:rsidP="003E0086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Краснодарский край</w:t>
            </w:r>
          </w:p>
        </w:tc>
        <w:tc>
          <w:tcPr>
            <w:tcW w:w="1667" w:type="pct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67" w:type="pct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1667" w:type="pct"/>
          </w:tcPr>
          <w:p w:rsidR="0099552A" w:rsidRDefault="0099552A" w:rsidP="003E0086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Ставропольский край</w:t>
            </w:r>
          </w:p>
        </w:tc>
        <w:tc>
          <w:tcPr>
            <w:tcW w:w="1667" w:type="pct"/>
          </w:tcPr>
          <w:p w:rsidR="0099552A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7" w:type="pct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:rsidR="0099552A" w:rsidRDefault="0099552A" w:rsidP="002C3E76">
      <w:pPr>
        <w:ind w:firstLine="0"/>
        <w:rPr>
          <w:sz w:val="16"/>
          <w:szCs w:val="16"/>
        </w:rPr>
      </w:pPr>
    </w:p>
    <w:p w:rsidR="0099552A" w:rsidRDefault="0099552A" w:rsidP="002C3E76">
      <w:pPr>
        <w:ind w:firstLine="0"/>
        <w:rPr>
          <w:sz w:val="16"/>
          <w:szCs w:val="16"/>
        </w:rPr>
      </w:pPr>
    </w:p>
    <w:p w:rsidR="0099552A" w:rsidRDefault="0099552A" w:rsidP="002C3E76">
      <w:pPr>
        <w:ind w:firstLine="0"/>
        <w:rPr>
          <w:sz w:val="16"/>
          <w:szCs w:val="16"/>
        </w:rPr>
      </w:pPr>
    </w:p>
    <w:p w:rsidR="0099552A" w:rsidRDefault="0099552A" w:rsidP="002C3E76">
      <w:pPr>
        <w:ind w:firstLine="0"/>
        <w:rPr>
          <w:sz w:val="16"/>
          <w:szCs w:val="16"/>
        </w:rPr>
      </w:pPr>
    </w:p>
    <w:p w:rsidR="0099552A" w:rsidRDefault="0099552A" w:rsidP="002C3E76">
      <w:pPr>
        <w:ind w:firstLine="0"/>
        <w:rPr>
          <w:sz w:val="24"/>
          <w:szCs w:val="24"/>
        </w:rPr>
      </w:pPr>
      <w:r w:rsidRPr="00C739C7">
        <w:rPr>
          <w:b/>
          <w:sz w:val="24"/>
          <w:szCs w:val="24"/>
        </w:rPr>
        <w:t>Число прибывших/выбывших из-за пределов России</w:t>
      </w:r>
      <w:r>
        <w:rPr>
          <w:rStyle w:val="FootnoteReference"/>
          <w:sz w:val="24"/>
          <w:szCs w:val="24"/>
        </w:rPr>
        <w:footnoteReference w:id="11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75"/>
        <w:gridCol w:w="3474"/>
        <w:gridCol w:w="3472"/>
      </w:tblGrid>
      <w:tr w:rsidR="0099552A" w:rsidRPr="003E0086" w:rsidTr="00B36CEC">
        <w:tc>
          <w:tcPr>
            <w:tcW w:w="1667" w:type="pct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Наименование страны</w:t>
            </w:r>
          </w:p>
        </w:tc>
        <w:tc>
          <w:tcPr>
            <w:tcW w:w="1667" w:type="pct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Число прибывших</w:t>
            </w:r>
          </w:p>
        </w:tc>
        <w:tc>
          <w:tcPr>
            <w:tcW w:w="1666" w:type="pct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Число выбывших</w:t>
            </w:r>
          </w:p>
        </w:tc>
      </w:tr>
      <w:tr w:rsidR="0099552A" w:rsidRPr="003E0086" w:rsidTr="00B36CEC">
        <w:tc>
          <w:tcPr>
            <w:tcW w:w="1667" w:type="pct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Всего</w:t>
            </w:r>
          </w:p>
        </w:tc>
        <w:tc>
          <w:tcPr>
            <w:tcW w:w="1667" w:type="pct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66" w:type="pct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99552A" w:rsidRDefault="0099552A" w:rsidP="002C3E76">
      <w:pPr>
        <w:ind w:firstLine="0"/>
        <w:rPr>
          <w:sz w:val="16"/>
          <w:szCs w:val="16"/>
        </w:rPr>
      </w:pPr>
    </w:p>
    <w:p w:rsidR="0099552A" w:rsidRDefault="0099552A" w:rsidP="002C3E76">
      <w:pPr>
        <w:ind w:firstLine="0"/>
        <w:rPr>
          <w:sz w:val="16"/>
          <w:szCs w:val="16"/>
        </w:rPr>
      </w:pPr>
    </w:p>
    <w:p w:rsidR="0099552A" w:rsidRPr="00D174A5" w:rsidRDefault="0099552A" w:rsidP="002C3E76">
      <w:pPr>
        <w:ind w:firstLine="0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55"/>
        <w:gridCol w:w="1666"/>
      </w:tblGrid>
      <w:tr w:rsidR="0099552A" w:rsidRPr="003E0086" w:rsidTr="003E0086">
        <w:tc>
          <w:tcPr>
            <w:tcW w:w="8755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Число отходников (выезжающих из муниципального образования)</w:t>
            </w:r>
            <w:r w:rsidRPr="003E0086">
              <w:rPr>
                <w:rStyle w:val="FootnoteReference"/>
                <w:sz w:val="24"/>
                <w:szCs w:val="24"/>
              </w:rPr>
              <w:footnoteReference w:id="12"/>
            </w:r>
          </w:p>
        </w:tc>
        <w:tc>
          <w:tcPr>
            <w:tcW w:w="1666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</w:tr>
      <w:tr w:rsidR="0099552A" w:rsidRPr="003E0086" w:rsidTr="003E0086">
        <w:tc>
          <w:tcPr>
            <w:tcW w:w="8755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Количество беженцев и вынужденных переселенцев</w:t>
            </w:r>
            <w:r w:rsidRPr="003E0086">
              <w:rPr>
                <w:rStyle w:val="FootnoteReference"/>
                <w:sz w:val="24"/>
                <w:szCs w:val="24"/>
              </w:rPr>
              <w:footnoteReference w:id="13"/>
            </w:r>
          </w:p>
        </w:tc>
        <w:tc>
          <w:tcPr>
            <w:tcW w:w="1666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9552A" w:rsidRPr="003E0086" w:rsidTr="003E0086">
        <w:tc>
          <w:tcPr>
            <w:tcW w:w="8755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Количество предусмотренных участников для переселения в рамках региональной программы по оказанию содействия добровольному переселению в РФ соотечественников, проживающих за рубежом</w:t>
            </w:r>
            <w:r w:rsidRPr="003E0086">
              <w:rPr>
                <w:rStyle w:val="FootnoteReference"/>
                <w:sz w:val="24"/>
                <w:szCs w:val="24"/>
              </w:rPr>
              <w:footnoteReference w:id="14"/>
            </w:r>
          </w:p>
        </w:tc>
        <w:tc>
          <w:tcPr>
            <w:tcW w:w="1666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8755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Количество прибывших участников для переселения в рамках региональной программы по оказанию содействия добровольному переселению в РФ соотечественников, проживающих за рубежом</w:t>
            </w:r>
            <w:r w:rsidRPr="003E0086">
              <w:rPr>
                <w:rStyle w:val="FootnoteReference"/>
                <w:sz w:val="24"/>
                <w:szCs w:val="24"/>
              </w:rPr>
              <w:footnoteReference w:id="15"/>
            </w:r>
          </w:p>
        </w:tc>
        <w:tc>
          <w:tcPr>
            <w:tcW w:w="1666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99552A" w:rsidRPr="00D174A5" w:rsidRDefault="0099552A" w:rsidP="002C3E76">
      <w:pPr>
        <w:ind w:firstLine="0"/>
        <w:rPr>
          <w:sz w:val="16"/>
          <w:szCs w:val="16"/>
        </w:rPr>
      </w:pPr>
    </w:p>
    <w:p w:rsidR="0099552A" w:rsidRPr="00D174A5" w:rsidRDefault="0099552A" w:rsidP="00D174A5">
      <w:pPr>
        <w:pStyle w:val="ListParagraph"/>
        <w:numPr>
          <w:ilvl w:val="0"/>
          <w:numId w:val="1"/>
        </w:numPr>
        <w:jc w:val="center"/>
        <w:rPr>
          <w:b/>
          <w:szCs w:val="28"/>
        </w:rPr>
      </w:pPr>
      <w:r w:rsidRPr="00D174A5">
        <w:rPr>
          <w:b/>
          <w:szCs w:val="28"/>
        </w:rPr>
        <w:t>Некоммерческие организации, сформированные по этническому признаку, и организации российского казачества</w:t>
      </w:r>
    </w:p>
    <w:p w:rsidR="0099552A" w:rsidRPr="00D174A5" w:rsidRDefault="0099552A" w:rsidP="002C3E76">
      <w:pPr>
        <w:ind w:firstLine="0"/>
        <w:rPr>
          <w:sz w:val="16"/>
          <w:szCs w:val="16"/>
        </w:rPr>
      </w:pPr>
    </w:p>
    <w:p w:rsidR="0099552A" w:rsidRDefault="0099552A" w:rsidP="002C3E76">
      <w:pPr>
        <w:ind w:firstLine="0"/>
        <w:rPr>
          <w:sz w:val="24"/>
          <w:szCs w:val="24"/>
        </w:rPr>
      </w:pPr>
      <w:r w:rsidRPr="00C739C7">
        <w:rPr>
          <w:b/>
          <w:sz w:val="24"/>
          <w:szCs w:val="24"/>
        </w:rPr>
        <w:t>Некоммерческие организации, сформированные по этническому признаку</w:t>
      </w:r>
      <w:r>
        <w:rPr>
          <w:rStyle w:val="FootnoteReference"/>
          <w:sz w:val="24"/>
          <w:szCs w:val="24"/>
        </w:rPr>
        <w:footnoteReference w:id="16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10"/>
        <w:gridCol w:w="5211"/>
      </w:tblGrid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Полное наименование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Краткое наименование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Форма некоммерческой организации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i/>
                <w:sz w:val="24"/>
                <w:szCs w:val="24"/>
              </w:rPr>
            </w:pPr>
            <w:r w:rsidRPr="003E0086">
              <w:rPr>
                <w:i/>
                <w:sz w:val="24"/>
                <w:szCs w:val="24"/>
              </w:rPr>
              <w:t>автономная некоммерческая организация/ассоциация/некоммерческий фонд/общественная организация/община малочисленных народов/союз/иные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Национальная принадлежность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i/>
                <w:sz w:val="24"/>
                <w:szCs w:val="24"/>
              </w:rPr>
            </w:pPr>
            <w:r w:rsidRPr="003E0086">
              <w:rPr>
                <w:i/>
                <w:sz w:val="24"/>
                <w:szCs w:val="24"/>
              </w:rPr>
              <w:t>национальность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Список учредителей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Наименование учредителя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Численность членов некоммерческой организации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tabs>
                <w:tab w:val="left" w:pos="1287"/>
              </w:tabs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Численность активных членов некоммерческой организации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tabs>
                <w:tab w:val="left" w:pos="1287"/>
              </w:tabs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Ф.И.О. руководителя/руководителей, должность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tabs>
                <w:tab w:val="left" w:pos="1287"/>
              </w:tabs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tabs>
                <w:tab w:val="left" w:pos="1287"/>
              </w:tabs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Фактический адрес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99552A" w:rsidRPr="00D174A5" w:rsidRDefault="0099552A" w:rsidP="002C3E76">
      <w:pPr>
        <w:ind w:firstLine="0"/>
        <w:rPr>
          <w:sz w:val="16"/>
          <w:szCs w:val="16"/>
        </w:rPr>
      </w:pPr>
    </w:p>
    <w:p w:rsidR="0099552A" w:rsidRDefault="0099552A" w:rsidP="002C3E76">
      <w:pPr>
        <w:ind w:firstLine="0"/>
        <w:rPr>
          <w:sz w:val="24"/>
          <w:szCs w:val="24"/>
        </w:rPr>
      </w:pPr>
      <w:r w:rsidRPr="00C739C7">
        <w:rPr>
          <w:b/>
          <w:sz w:val="24"/>
          <w:szCs w:val="24"/>
        </w:rPr>
        <w:t>Национально-культурные автономии</w:t>
      </w:r>
      <w:r>
        <w:rPr>
          <w:rStyle w:val="FootnoteReference"/>
          <w:sz w:val="24"/>
          <w:szCs w:val="24"/>
        </w:rPr>
        <w:footnoteReference w:id="17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10"/>
        <w:gridCol w:w="5211"/>
      </w:tblGrid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Вид автономии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i/>
                <w:sz w:val="24"/>
                <w:szCs w:val="24"/>
              </w:rPr>
            </w:pPr>
            <w:r w:rsidRPr="003E0086">
              <w:rPr>
                <w:i/>
                <w:sz w:val="24"/>
                <w:szCs w:val="24"/>
              </w:rPr>
              <w:t>федеральная/региональная/местная</w:t>
            </w:r>
            <w:r>
              <w:rPr>
                <w:i/>
                <w:sz w:val="24"/>
                <w:szCs w:val="24"/>
              </w:rPr>
              <w:t xml:space="preserve">  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Полное наименование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Краткое наименование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Национальная принадлежность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i/>
                <w:sz w:val="24"/>
                <w:szCs w:val="24"/>
              </w:rPr>
              <w:t>национальность</w:t>
            </w:r>
            <w:r>
              <w:rPr>
                <w:i/>
                <w:sz w:val="24"/>
                <w:szCs w:val="24"/>
              </w:rPr>
              <w:t xml:space="preserve">    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Численность членов автономии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Численность активных членов автономии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Ф.И.О. руководителя/руководителей, должность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Фактический адрес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99552A" w:rsidRPr="00D174A5" w:rsidRDefault="0099552A" w:rsidP="002C3E76">
      <w:pPr>
        <w:ind w:firstLine="0"/>
        <w:rPr>
          <w:sz w:val="16"/>
          <w:szCs w:val="16"/>
        </w:rPr>
      </w:pPr>
    </w:p>
    <w:p w:rsidR="0099552A" w:rsidRDefault="0099552A" w:rsidP="002C3E76">
      <w:pPr>
        <w:ind w:firstLine="0"/>
        <w:rPr>
          <w:sz w:val="24"/>
          <w:szCs w:val="24"/>
        </w:rPr>
      </w:pPr>
      <w:r w:rsidRPr="00C739C7">
        <w:rPr>
          <w:b/>
          <w:sz w:val="24"/>
          <w:szCs w:val="24"/>
        </w:rPr>
        <w:t>Казачьи общества, зарегистрированные в установленном законодательством РФ порядке</w:t>
      </w:r>
      <w:r>
        <w:rPr>
          <w:rStyle w:val="FootnoteReference"/>
          <w:sz w:val="24"/>
          <w:szCs w:val="24"/>
        </w:rPr>
        <w:footnoteReference w:id="18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10"/>
        <w:gridCol w:w="5211"/>
      </w:tblGrid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Наименование казачьего общества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Вид казачьего общества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i/>
                <w:sz w:val="24"/>
                <w:szCs w:val="24"/>
              </w:rPr>
            </w:pPr>
            <w:r w:rsidRPr="003E0086">
              <w:rPr>
                <w:i/>
                <w:sz w:val="24"/>
                <w:szCs w:val="24"/>
              </w:rPr>
              <w:t>хуторское/станичное/городское/районное (юртовое)/окружное (отдельское)/войсковое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Атаман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Принадлежность к районному (юртовому) и/или окружному (отдельскому) казачьему обществу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Кол-во членов казачьего общества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Кол-во членов казачьих обществ, участвующих в несении государственной или иной службы российского казачества на территории муниципального образования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Фактический адрес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99552A" w:rsidRPr="00D174A5" w:rsidRDefault="0099552A" w:rsidP="002C3E76">
      <w:pPr>
        <w:ind w:firstLine="0"/>
        <w:rPr>
          <w:sz w:val="16"/>
          <w:szCs w:val="16"/>
        </w:rPr>
      </w:pPr>
    </w:p>
    <w:p w:rsidR="0099552A" w:rsidRDefault="0099552A" w:rsidP="002C3E76">
      <w:pPr>
        <w:ind w:firstLine="0"/>
        <w:rPr>
          <w:sz w:val="24"/>
          <w:szCs w:val="24"/>
        </w:rPr>
      </w:pPr>
      <w:r w:rsidRPr="00C739C7">
        <w:rPr>
          <w:b/>
          <w:sz w:val="24"/>
          <w:szCs w:val="24"/>
        </w:rPr>
        <w:t>Общественные объединения казаков</w:t>
      </w:r>
      <w:r>
        <w:rPr>
          <w:rStyle w:val="FootnoteReference"/>
          <w:sz w:val="24"/>
          <w:szCs w:val="24"/>
        </w:rPr>
        <w:footnoteReference w:id="19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10"/>
        <w:gridCol w:w="5211"/>
      </w:tblGrid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Кол-во членов общественного казачьего объединения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Ф.И.О. руководителя/руководителей, должность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Фактический адрес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99552A" w:rsidRPr="00D174A5" w:rsidRDefault="0099552A" w:rsidP="002C3E76">
      <w:pPr>
        <w:ind w:firstLine="0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10"/>
        <w:gridCol w:w="5211"/>
      </w:tblGrid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Количество регулярно проводимых культурно-массовых мероприятий (событий)</w:t>
            </w:r>
            <w:r w:rsidRPr="003E0086">
              <w:rPr>
                <w:rStyle w:val="FootnoteReference"/>
                <w:sz w:val="24"/>
                <w:szCs w:val="24"/>
              </w:rPr>
              <w:footnoteReference w:id="20"/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Перечень мероприятий</w:t>
            </w:r>
            <w:r w:rsidRPr="003E0086">
              <w:rPr>
                <w:rStyle w:val="FootnoteReference"/>
                <w:sz w:val="24"/>
                <w:szCs w:val="24"/>
              </w:rPr>
              <w:footnoteReference w:id="21"/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Количество образовательных учреждений, осуществляющих образовательный процесс с использованием культурно-исторических традиций казачества</w:t>
            </w:r>
            <w:r w:rsidRPr="003E0086">
              <w:rPr>
                <w:rStyle w:val="FootnoteReference"/>
                <w:sz w:val="24"/>
                <w:szCs w:val="24"/>
              </w:rPr>
              <w:footnoteReference w:id="22"/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99552A" w:rsidRPr="00D174A5" w:rsidRDefault="0099552A" w:rsidP="002C3E76">
      <w:pPr>
        <w:ind w:firstLine="0"/>
        <w:rPr>
          <w:sz w:val="16"/>
          <w:szCs w:val="16"/>
        </w:rPr>
      </w:pPr>
    </w:p>
    <w:p w:rsidR="0099552A" w:rsidRDefault="0099552A" w:rsidP="002C3E76">
      <w:pPr>
        <w:ind w:firstLine="0"/>
        <w:rPr>
          <w:sz w:val="24"/>
          <w:szCs w:val="24"/>
        </w:rPr>
      </w:pPr>
      <w:r w:rsidRPr="00C739C7">
        <w:rPr>
          <w:b/>
          <w:sz w:val="24"/>
          <w:szCs w:val="24"/>
        </w:rPr>
        <w:t>Количество общеобразовательных организаций, учащиеся которых изучают родной язык (кроме русского)</w:t>
      </w:r>
      <w:r>
        <w:rPr>
          <w:rStyle w:val="FootnoteReference"/>
          <w:sz w:val="24"/>
          <w:szCs w:val="24"/>
        </w:rPr>
        <w:footnoteReference w:id="23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73"/>
        <w:gridCol w:w="3474"/>
        <w:gridCol w:w="3474"/>
      </w:tblGrid>
      <w:tr w:rsidR="0099552A" w:rsidRPr="003E0086" w:rsidTr="003E0086">
        <w:tc>
          <w:tcPr>
            <w:tcW w:w="3473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Язык</w:t>
            </w:r>
          </w:p>
        </w:tc>
        <w:tc>
          <w:tcPr>
            <w:tcW w:w="3474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Как предмет</w:t>
            </w:r>
          </w:p>
        </w:tc>
        <w:tc>
          <w:tcPr>
            <w:tcW w:w="3474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Как язык обучения</w:t>
            </w:r>
          </w:p>
        </w:tc>
      </w:tr>
      <w:tr w:rsidR="0099552A" w:rsidRPr="003E0086" w:rsidTr="003E0086">
        <w:tc>
          <w:tcPr>
            <w:tcW w:w="3473" w:type="dxa"/>
          </w:tcPr>
          <w:p w:rsidR="0099552A" w:rsidRPr="003E0086" w:rsidRDefault="0099552A" w:rsidP="003E0086">
            <w:pPr>
              <w:ind w:firstLine="0"/>
              <w:rPr>
                <w:i/>
                <w:sz w:val="24"/>
                <w:szCs w:val="24"/>
              </w:rPr>
            </w:pPr>
            <w:r w:rsidRPr="003E0086">
              <w:rPr>
                <w:i/>
                <w:sz w:val="24"/>
                <w:szCs w:val="24"/>
              </w:rPr>
              <w:t>наименование языка</w:t>
            </w:r>
          </w:p>
        </w:tc>
        <w:tc>
          <w:tcPr>
            <w:tcW w:w="3474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74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3473" w:type="dxa"/>
          </w:tcPr>
          <w:p w:rsidR="0099552A" w:rsidRPr="003E0086" w:rsidRDefault="0099552A" w:rsidP="003E0086">
            <w:pPr>
              <w:ind w:firstLine="0"/>
              <w:rPr>
                <w:i/>
                <w:sz w:val="24"/>
                <w:szCs w:val="24"/>
              </w:rPr>
            </w:pPr>
            <w:r w:rsidRPr="003E0086">
              <w:rPr>
                <w:i/>
                <w:sz w:val="24"/>
                <w:szCs w:val="24"/>
              </w:rPr>
              <w:t>наименование языка</w:t>
            </w:r>
          </w:p>
        </w:tc>
        <w:tc>
          <w:tcPr>
            <w:tcW w:w="3474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74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99552A" w:rsidRPr="00D174A5" w:rsidRDefault="0099552A" w:rsidP="002C3E76">
      <w:pPr>
        <w:ind w:firstLine="0"/>
        <w:rPr>
          <w:sz w:val="16"/>
          <w:szCs w:val="16"/>
        </w:rPr>
      </w:pPr>
    </w:p>
    <w:p w:rsidR="0099552A" w:rsidRPr="00D174A5" w:rsidRDefault="0099552A" w:rsidP="00D174A5">
      <w:pPr>
        <w:pStyle w:val="ListParagraph"/>
        <w:numPr>
          <w:ilvl w:val="0"/>
          <w:numId w:val="1"/>
        </w:numPr>
        <w:jc w:val="center"/>
        <w:rPr>
          <w:b/>
          <w:szCs w:val="28"/>
        </w:rPr>
      </w:pPr>
      <w:r w:rsidRPr="00D174A5">
        <w:rPr>
          <w:b/>
          <w:szCs w:val="28"/>
        </w:rPr>
        <w:t>Религиозные объединения</w:t>
      </w:r>
    </w:p>
    <w:p w:rsidR="0099552A" w:rsidRPr="00D174A5" w:rsidRDefault="0099552A" w:rsidP="002C3E76">
      <w:pPr>
        <w:ind w:firstLine="0"/>
        <w:rPr>
          <w:sz w:val="16"/>
          <w:szCs w:val="16"/>
        </w:rPr>
      </w:pPr>
    </w:p>
    <w:p w:rsidR="0099552A" w:rsidRDefault="0099552A" w:rsidP="002C3E76">
      <w:pPr>
        <w:ind w:firstLine="0"/>
        <w:rPr>
          <w:sz w:val="24"/>
          <w:szCs w:val="24"/>
        </w:rPr>
      </w:pPr>
      <w:r w:rsidRPr="00C739C7">
        <w:rPr>
          <w:b/>
          <w:sz w:val="24"/>
          <w:szCs w:val="24"/>
        </w:rPr>
        <w:t>Религиозные организации</w:t>
      </w:r>
      <w:r>
        <w:rPr>
          <w:rStyle w:val="FootnoteReference"/>
          <w:sz w:val="24"/>
          <w:szCs w:val="24"/>
        </w:rPr>
        <w:footnoteReference w:id="24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10"/>
        <w:gridCol w:w="5211"/>
      </w:tblGrid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Вид религиозной организации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Полное наименование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Краткое наименование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Конфессиональная принадлежность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Численность прихожан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Численность активных прихожан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Ф.И.О. руководителя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Фактический адрес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10421" w:type="dxa"/>
            <w:gridSpan w:val="2"/>
          </w:tcPr>
          <w:p w:rsidR="0099552A" w:rsidRPr="003E0086" w:rsidRDefault="0099552A" w:rsidP="003E0086">
            <w:pPr>
              <w:ind w:firstLine="0"/>
              <w:jc w:val="center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Информация о культовом сооружении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Тип культового сооружения</w:t>
            </w:r>
          </w:p>
        </w:tc>
        <w:tc>
          <w:tcPr>
            <w:tcW w:w="5211" w:type="dxa"/>
          </w:tcPr>
          <w:p w:rsidR="0099552A" w:rsidRPr="00B36CEC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Площадь (кв. м)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Право собственности</w:t>
            </w:r>
          </w:p>
        </w:tc>
        <w:tc>
          <w:tcPr>
            <w:tcW w:w="5211" w:type="dxa"/>
          </w:tcPr>
          <w:p w:rsidR="0099552A" w:rsidRPr="00B36CEC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99552A" w:rsidRPr="00D174A5" w:rsidRDefault="0099552A" w:rsidP="002C3E76">
      <w:pPr>
        <w:ind w:firstLine="0"/>
        <w:rPr>
          <w:sz w:val="16"/>
          <w:szCs w:val="16"/>
        </w:rPr>
      </w:pPr>
    </w:p>
    <w:p w:rsidR="0099552A" w:rsidRDefault="0099552A" w:rsidP="002C3E76">
      <w:pPr>
        <w:ind w:firstLine="0"/>
        <w:rPr>
          <w:sz w:val="24"/>
          <w:szCs w:val="24"/>
        </w:rPr>
      </w:pPr>
      <w:r w:rsidRPr="00C739C7">
        <w:rPr>
          <w:b/>
          <w:sz w:val="24"/>
          <w:szCs w:val="24"/>
        </w:rPr>
        <w:t>Религиозные группы</w:t>
      </w:r>
      <w:r>
        <w:rPr>
          <w:rStyle w:val="FootnoteReference"/>
          <w:sz w:val="24"/>
          <w:szCs w:val="24"/>
        </w:rPr>
        <w:footnoteReference w:id="25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10"/>
        <w:gridCol w:w="5211"/>
      </w:tblGrid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Полное наименование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Краткое наименование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Конфессиональная принадлежность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Ф.И.О. лидера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Количество последователей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Место проведения молитвенных собраний/отправления культов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99552A" w:rsidRPr="00D174A5" w:rsidRDefault="0099552A" w:rsidP="002C3E76">
      <w:pPr>
        <w:ind w:firstLine="0"/>
        <w:rPr>
          <w:sz w:val="16"/>
          <w:szCs w:val="16"/>
        </w:rPr>
      </w:pPr>
    </w:p>
    <w:p w:rsidR="0099552A" w:rsidRDefault="0099552A" w:rsidP="002C3E76">
      <w:pPr>
        <w:ind w:firstLine="0"/>
        <w:rPr>
          <w:sz w:val="24"/>
          <w:szCs w:val="24"/>
        </w:rPr>
      </w:pPr>
      <w:r w:rsidRPr="00C739C7">
        <w:rPr>
          <w:b/>
          <w:sz w:val="24"/>
          <w:szCs w:val="24"/>
        </w:rPr>
        <w:t>Духовные образования</w:t>
      </w:r>
      <w:r>
        <w:rPr>
          <w:rStyle w:val="FootnoteReference"/>
          <w:sz w:val="24"/>
          <w:szCs w:val="24"/>
        </w:rPr>
        <w:footnoteReference w:id="26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73"/>
        <w:gridCol w:w="3474"/>
        <w:gridCol w:w="3474"/>
      </w:tblGrid>
      <w:tr w:rsidR="0099552A" w:rsidRPr="003E0086" w:rsidTr="003E0086">
        <w:tc>
          <w:tcPr>
            <w:tcW w:w="3473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Духовное образование</w:t>
            </w:r>
          </w:p>
        </w:tc>
        <w:tc>
          <w:tcPr>
            <w:tcW w:w="3474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Количество учреждений</w:t>
            </w:r>
          </w:p>
        </w:tc>
        <w:tc>
          <w:tcPr>
            <w:tcW w:w="3474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Количество учащихся</w:t>
            </w:r>
          </w:p>
        </w:tc>
      </w:tr>
      <w:tr w:rsidR="0099552A" w:rsidRPr="003E0086" w:rsidTr="003E0086">
        <w:tc>
          <w:tcPr>
            <w:tcW w:w="3473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Духовные семинарии</w:t>
            </w:r>
          </w:p>
        </w:tc>
        <w:tc>
          <w:tcPr>
            <w:tcW w:w="3474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74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3473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Школы и гимназии</w:t>
            </w:r>
          </w:p>
        </w:tc>
        <w:tc>
          <w:tcPr>
            <w:tcW w:w="3474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74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3473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Воскресные школы</w:t>
            </w:r>
          </w:p>
        </w:tc>
        <w:tc>
          <w:tcPr>
            <w:tcW w:w="3474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74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3473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Медресе</w:t>
            </w:r>
          </w:p>
        </w:tc>
        <w:tc>
          <w:tcPr>
            <w:tcW w:w="3474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74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3473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Прочие</w:t>
            </w:r>
          </w:p>
        </w:tc>
        <w:tc>
          <w:tcPr>
            <w:tcW w:w="3474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74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99552A" w:rsidRPr="00D174A5" w:rsidRDefault="0099552A" w:rsidP="002C3E76">
      <w:pPr>
        <w:ind w:firstLine="0"/>
        <w:rPr>
          <w:sz w:val="16"/>
          <w:szCs w:val="16"/>
        </w:rPr>
      </w:pPr>
    </w:p>
    <w:p w:rsidR="0099552A" w:rsidRPr="00D174A5" w:rsidRDefault="0099552A" w:rsidP="00D174A5">
      <w:pPr>
        <w:pStyle w:val="ListParagraph"/>
        <w:numPr>
          <w:ilvl w:val="0"/>
          <w:numId w:val="1"/>
        </w:numPr>
        <w:jc w:val="center"/>
        <w:rPr>
          <w:b/>
          <w:szCs w:val="28"/>
        </w:rPr>
      </w:pPr>
      <w:r w:rsidRPr="00D174A5">
        <w:rPr>
          <w:b/>
          <w:szCs w:val="28"/>
        </w:rPr>
        <w:t>Социально-экономический потенциал</w:t>
      </w:r>
    </w:p>
    <w:p w:rsidR="0099552A" w:rsidRPr="00D174A5" w:rsidRDefault="0099552A" w:rsidP="002C3E76">
      <w:pPr>
        <w:ind w:firstLine="0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10"/>
        <w:gridCol w:w="5211"/>
      </w:tblGrid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Численность жителей, занятых в отраслях экономики</w:t>
            </w:r>
            <w:r w:rsidRPr="003E0086">
              <w:rPr>
                <w:rStyle w:val="FootnoteReference"/>
                <w:sz w:val="24"/>
                <w:szCs w:val="24"/>
              </w:rPr>
              <w:footnoteReference w:id="27"/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Количество безработных жителей</w:t>
            </w:r>
            <w:r w:rsidRPr="003E0086">
              <w:rPr>
                <w:rStyle w:val="FootnoteReference"/>
                <w:sz w:val="24"/>
                <w:szCs w:val="24"/>
              </w:rPr>
              <w:footnoteReference w:id="28"/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433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Количество учреждений здравоохранения</w:t>
            </w:r>
            <w:r w:rsidRPr="003E0086">
              <w:rPr>
                <w:rStyle w:val="FootnoteReference"/>
                <w:sz w:val="24"/>
                <w:szCs w:val="24"/>
              </w:rPr>
              <w:footnoteReference w:id="29"/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Количество общеобразовательных учреждений</w:t>
            </w:r>
            <w:r w:rsidRPr="003E0086">
              <w:rPr>
                <w:rStyle w:val="FootnoteReference"/>
                <w:sz w:val="24"/>
                <w:szCs w:val="24"/>
              </w:rPr>
              <w:footnoteReference w:id="30"/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tabs>
                <w:tab w:val="left" w:pos="1376"/>
              </w:tabs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Количество учащихся в образовательных учреждениях</w:t>
            </w:r>
            <w:r w:rsidRPr="003E0086">
              <w:rPr>
                <w:rStyle w:val="FootnoteReference"/>
                <w:sz w:val="24"/>
                <w:szCs w:val="24"/>
              </w:rPr>
              <w:footnoteReference w:id="31"/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Общий объем промышленного производства (млн.руб.)</w:t>
            </w:r>
            <w:r w:rsidRPr="003E0086">
              <w:rPr>
                <w:rStyle w:val="FootnoteReference"/>
                <w:sz w:val="24"/>
                <w:szCs w:val="24"/>
              </w:rPr>
              <w:t xml:space="preserve"> </w:t>
            </w:r>
            <w:r w:rsidRPr="003E0086">
              <w:rPr>
                <w:rStyle w:val="FootnoteReference"/>
                <w:sz w:val="24"/>
                <w:szCs w:val="24"/>
              </w:rPr>
              <w:footnoteReference w:id="32"/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Объем сельскохозяйственного производства (млн.руб.)</w:t>
            </w:r>
            <w:r w:rsidRPr="003E0086">
              <w:rPr>
                <w:rStyle w:val="FootnoteReference"/>
                <w:sz w:val="24"/>
                <w:szCs w:val="24"/>
              </w:rPr>
              <w:t xml:space="preserve"> </w:t>
            </w:r>
            <w:r w:rsidRPr="003E0086">
              <w:rPr>
                <w:rStyle w:val="FootnoteReference"/>
                <w:sz w:val="24"/>
                <w:szCs w:val="24"/>
              </w:rPr>
              <w:footnoteReference w:id="33"/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Средний размер уровня оплаты труда (тыс.руб./мес.)</w:t>
            </w:r>
            <w:r w:rsidRPr="003E0086">
              <w:rPr>
                <w:rStyle w:val="FootnoteReference"/>
                <w:sz w:val="24"/>
                <w:szCs w:val="24"/>
              </w:rPr>
              <w:t xml:space="preserve"> </w:t>
            </w:r>
            <w:r w:rsidRPr="003E0086">
              <w:rPr>
                <w:rStyle w:val="FootnoteReference"/>
                <w:sz w:val="24"/>
                <w:szCs w:val="24"/>
              </w:rPr>
              <w:footnoteReference w:id="34"/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21,9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Доходы муниципального бюджета (млн. руб.)</w:t>
            </w:r>
            <w:r w:rsidRPr="003E0086">
              <w:rPr>
                <w:rStyle w:val="FootnoteReference"/>
                <w:sz w:val="24"/>
                <w:szCs w:val="24"/>
              </w:rPr>
              <w:t xml:space="preserve"> </w:t>
            </w:r>
            <w:r w:rsidRPr="003E0086">
              <w:rPr>
                <w:rStyle w:val="FootnoteReference"/>
                <w:sz w:val="24"/>
                <w:szCs w:val="24"/>
              </w:rPr>
              <w:footnoteReference w:id="35"/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14,9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Расходы муниципального бюджета (млн. руб.)</w:t>
            </w:r>
            <w:r w:rsidRPr="003E0086">
              <w:rPr>
                <w:rStyle w:val="FootnoteReference"/>
                <w:sz w:val="24"/>
                <w:szCs w:val="24"/>
              </w:rPr>
              <w:t xml:space="preserve"> </w:t>
            </w:r>
            <w:r w:rsidRPr="003E0086">
              <w:rPr>
                <w:rStyle w:val="FootnoteReference"/>
                <w:sz w:val="24"/>
                <w:szCs w:val="24"/>
              </w:rPr>
              <w:footnoteReference w:id="36"/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15,8</w:t>
            </w:r>
          </w:p>
        </w:tc>
      </w:tr>
    </w:tbl>
    <w:p w:rsidR="0099552A" w:rsidRPr="00D174A5" w:rsidRDefault="0099552A" w:rsidP="002C3E76">
      <w:pPr>
        <w:ind w:firstLine="0"/>
        <w:rPr>
          <w:sz w:val="16"/>
          <w:szCs w:val="16"/>
        </w:rPr>
      </w:pPr>
    </w:p>
    <w:p w:rsidR="0099552A" w:rsidRPr="00D174A5" w:rsidRDefault="0099552A" w:rsidP="00D174A5">
      <w:pPr>
        <w:pStyle w:val="ListParagraph"/>
        <w:numPr>
          <w:ilvl w:val="0"/>
          <w:numId w:val="1"/>
        </w:numPr>
        <w:jc w:val="center"/>
        <w:rPr>
          <w:b/>
          <w:szCs w:val="28"/>
        </w:rPr>
      </w:pPr>
      <w:r w:rsidRPr="00D174A5">
        <w:rPr>
          <w:b/>
          <w:szCs w:val="28"/>
        </w:rPr>
        <w:t>Конфликты и профилактика</w:t>
      </w:r>
    </w:p>
    <w:p w:rsidR="0099552A" w:rsidRPr="00D174A5" w:rsidRDefault="0099552A" w:rsidP="002C3E76">
      <w:pPr>
        <w:ind w:firstLine="0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10"/>
        <w:gridCol w:w="5211"/>
      </w:tblGrid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Объем финансирования муниципальных программ, направленных на гармонизацию межнациональных отношений (тыс. руб.)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Проведенные мероприятий в рамках муниципальных программ, направленных на гармонизацию межнациональных отношений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Численность участников мероприятий в рамках муниципальных программ, направленных на гармонизацию межнациональных отношений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Объем финансирования муниципальных программ, направленных на противодействие терроризму и экстремизму (тыс.руб.)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Проведенные мероприятия в рамках муниципальных программ, направленных на противодействие терроризму и экстремизму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Численность участников муниципальных программ, направленных на противодействие терроризму и экстремизму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Количество конфликтных ситуаций, имевших место в сфере межрелигиозных и государственно-конфессиональных отношениях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Число участников конфликтных ситуаций, имевших место в сфере межрелигиозных и государственно-конфессиональных отношениях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Количество социальных и бытовых конфликтов с этническим компонентом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Число участников социальных и бытовых конфликтов с этническим компонентом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Количество случаев привлечения к ответственности граждан по статье 282 УК РФ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Число привлеченных к ответственности по статье 282 УК РФ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552A" w:rsidRPr="003E0086" w:rsidTr="003E0086">
        <w:tc>
          <w:tcPr>
            <w:tcW w:w="5210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 w:rsidRPr="003E0086">
              <w:rPr>
                <w:sz w:val="24"/>
                <w:szCs w:val="24"/>
              </w:rPr>
              <w:t>Количество человек, состоящих в добровольных формирования по охране общественного порядка</w:t>
            </w:r>
          </w:p>
        </w:tc>
        <w:tc>
          <w:tcPr>
            <w:tcW w:w="5211" w:type="dxa"/>
          </w:tcPr>
          <w:p w:rsidR="0099552A" w:rsidRPr="003E0086" w:rsidRDefault="0099552A" w:rsidP="003E008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</w:tbl>
    <w:p w:rsidR="0099552A" w:rsidRDefault="0099552A" w:rsidP="002C3E76">
      <w:pPr>
        <w:ind w:firstLine="0"/>
        <w:rPr>
          <w:sz w:val="24"/>
          <w:szCs w:val="24"/>
        </w:rPr>
      </w:pPr>
    </w:p>
    <w:p w:rsidR="0099552A" w:rsidRPr="00B36CEC" w:rsidRDefault="0099552A" w:rsidP="00B36CEC">
      <w:pPr>
        <w:rPr>
          <w:sz w:val="24"/>
          <w:szCs w:val="24"/>
        </w:rPr>
      </w:pPr>
    </w:p>
    <w:p w:rsidR="0099552A" w:rsidRPr="00B36CEC" w:rsidRDefault="0099552A" w:rsidP="00B36CEC">
      <w:pPr>
        <w:rPr>
          <w:sz w:val="24"/>
          <w:szCs w:val="24"/>
        </w:rPr>
      </w:pPr>
    </w:p>
    <w:p w:rsidR="0099552A" w:rsidRPr="00B36CEC" w:rsidRDefault="0099552A" w:rsidP="00B36CEC">
      <w:pPr>
        <w:rPr>
          <w:sz w:val="24"/>
          <w:szCs w:val="24"/>
        </w:rPr>
      </w:pPr>
    </w:p>
    <w:p w:rsidR="0099552A" w:rsidRPr="00B36CEC" w:rsidRDefault="0099552A" w:rsidP="00B36CEC">
      <w:pPr>
        <w:rPr>
          <w:sz w:val="24"/>
          <w:szCs w:val="24"/>
        </w:rPr>
      </w:pPr>
    </w:p>
    <w:p w:rsidR="0099552A" w:rsidRPr="00B36CEC" w:rsidRDefault="0099552A" w:rsidP="00B36CEC">
      <w:pPr>
        <w:rPr>
          <w:sz w:val="24"/>
          <w:szCs w:val="24"/>
        </w:rPr>
      </w:pPr>
    </w:p>
    <w:p w:rsidR="0099552A" w:rsidRPr="00B36CEC" w:rsidRDefault="0099552A" w:rsidP="00B36CEC">
      <w:pPr>
        <w:rPr>
          <w:sz w:val="24"/>
          <w:szCs w:val="24"/>
        </w:rPr>
      </w:pPr>
    </w:p>
    <w:p w:rsidR="0099552A" w:rsidRPr="00B36CEC" w:rsidRDefault="0099552A" w:rsidP="00B36CEC">
      <w:pPr>
        <w:rPr>
          <w:sz w:val="24"/>
          <w:szCs w:val="24"/>
        </w:rPr>
      </w:pPr>
    </w:p>
    <w:p w:rsidR="0099552A" w:rsidRPr="00B36CEC" w:rsidRDefault="0099552A" w:rsidP="00B36CEC">
      <w:pPr>
        <w:rPr>
          <w:sz w:val="24"/>
          <w:szCs w:val="24"/>
        </w:rPr>
      </w:pPr>
    </w:p>
    <w:p w:rsidR="0099552A" w:rsidRDefault="0099552A" w:rsidP="00B36CEC">
      <w:pPr>
        <w:rPr>
          <w:sz w:val="24"/>
          <w:szCs w:val="24"/>
        </w:rPr>
      </w:pPr>
    </w:p>
    <w:p w:rsidR="0099552A" w:rsidRDefault="0099552A" w:rsidP="00B36CEC">
      <w:pPr>
        <w:rPr>
          <w:sz w:val="24"/>
          <w:szCs w:val="24"/>
        </w:rPr>
      </w:pPr>
      <w:r>
        <w:rPr>
          <w:sz w:val="24"/>
          <w:szCs w:val="24"/>
        </w:rPr>
        <w:t>Глава администрации</w:t>
      </w:r>
    </w:p>
    <w:p w:rsidR="0099552A" w:rsidRDefault="0099552A" w:rsidP="005C166D">
      <w:pPr>
        <w:rPr>
          <w:sz w:val="24"/>
          <w:szCs w:val="24"/>
        </w:rPr>
      </w:pPr>
      <w:r>
        <w:rPr>
          <w:sz w:val="24"/>
          <w:szCs w:val="24"/>
        </w:rPr>
        <w:t>Гашунского сельского поселения                             И.Н.Терещенко</w:t>
      </w:r>
    </w:p>
    <w:p w:rsidR="0099552A" w:rsidRDefault="0099552A" w:rsidP="00B36CEC">
      <w:pPr>
        <w:rPr>
          <w:sz w:val="24"/>
          <w:szCs w:val="24"/>
        </w:rPr>
      </w:pPr>
    </w:p>
    <w:p w:rsidR="0099552A" w:rsidRDefault="0099552A" w:rsidP="00B36CEC">
      <w:pPr>
        <w:rPr>
          <w:sz w:val="24"/>
          <w:szCs w:val="24"/>
        </w:rPr>
      </w:pPr>
    </w:p>
    <w:p w:rsidR="0099552A" w:rsidRDefault="0099552A" w:rsidP="00B36CEC">
      <w:pPr>
        <w:rPr>
          <w:sz w:val="24"/>
          <w:szCs w:val="24"/>
        </w:rPr>
      </w:pPr>
    </w:p>
    <w:p w:rsidR="0099552A" w:rsidRDefault="0099552A" w:rsidP="00B36CEC">
      <w:pPr>
        <w:rPr>
          <w:sz w:val="24"/>
          <w:szCs w:val="24"/>
        </w:rPr>
      </w:pPr>
    </w:p>
    <w:p w:rsidR="0099552A" w:rsidRDefault="0099552A" w:rsidP="00B36CEC">
      <w:pPr>
        <w:rPr>
          <w:sz w:val="24"/>
          <w:szCs w:val="24"/>
        </w:rPr>
      </w:pPr>
    </w:p>
    <w:p w:rsidR="0099552A" w:rsidRDefault="0099552A" w:rsidP="00B36CEC">
      <w:pPr>
        <w:rPr>
          <w:sz w:val="24"/>
          <w:szCs w:val="24"/>
        </w:rPr>
      </w:pPr>
    </w:p>
    <w:p w:rsidR="0099552A" w:rsidRDefault="0099552A" w:rsidP="00B36CEC">
      <w:pPr>
        <w:rPr>
          <w:sz w:val="24"/>
          <w:szCs w:val="24"/>
        </w:rPr>
      </w:pPr>
    </w:p>
    <w:p w:rsidR="0099552A" w:rsidRPr="00066F52" w:rsidRDefault="0099552A" w:rsidP="00B36CEC">
      <w:pPr>
        <w:rPr>
          <w:sz w:val="20"/>
          <w:szCs w:val="20"/>
        </w:rPr>
      </w:pPr>
      <w:r w:rsidRPr="00066F52">
        <w:rPr>
          <w:sz w:val="20"/>
          <w:szCs w:val="20"/>
        </w:rPr>
        <w:t>Исполнитель:</w:t>
      </w:r>
    </w:p>
    <w:p w:rsidR="0099552A" w:rsidRPr="00066F52" w:rsidRDefault="0099552A" w:rsidP="00B36CEC">
      <w:pPr>
        <w:rPr>
          <w:sz w:val="20"/>
          <w:szCs w:val="20"/>
        </w:rPr>
      </w:pPr>
      <w:r>
        <w:rPr>
          <w:sz w:val="20"/>
          <w:szCs w:val="20"/>
        </w:rPr>
        <w:t>и</w:t>
      </w:r>
      <w:r w:rsidRPr="00066F52">
        <w:rPr>
          <w:sz w:val="20"/>
          <w:szCs w:val="20"/>
        </w:rPr>
        <w:t xml:space="preserve">нспектор Кирсанова Т.Г. </w:t>
      </w:r>
    </w:p>
    <w:p w:rsidR="0099552A" w:rsidRDefault="0099552A" w:rsidP="00B36CEC">
      <w:pPr>
        <w:rPr>
          <w:sz w:val="24"/>
          <w:szCs w:val="24"/>
        </w:rPr>
      </w:pPr>
    </w:p>
    <w:p w:rsidR="0099552A" w:rsidRDefault="0099552A" w:rsidP="00B36CEC">
      <w:pPr>
        <w:rPr>
          <w:sz w:val="24"/>
          <w:szCs w:val="24"/>
        </w:rPr>
      </w:pPr>
    </w:p>
    <w:p w:rsidR="0099552A" w:rsidRDefault="0099552A" w:rsidP="00B36CEC">
      <w:pPr>
        <w:rPr>
          <w:sz w:val="24"/>
          <w:szCs w:val="24"/>
        </w:rPr>
      </w:pPr>
    </w:p>
    <w:p w:rsidR="0099552A" w:rsidRDefault="0099552A" w:rsidP="00B36CEC">
      <w:pPr>
        <w:rPr>
          <w:sz w:val="24"/>
          <w:szCs w:val="24"/>
        </w:rPr>
      </w:pPr>
    </w:p>
    <w:p w:rsidR="0099552A" w:rsidRDefault="0099552A" w:rsidP="00B36CEC">
      <w:pPr>
        <w:rPr>
          <w:sz w:val="24"/>
          <w:szCs w:val="24"/>
        </w:rPr>
      </w:pPr>
    </w:p>
    <w:p w:rsidR="0099552A" w:rsidRDefault="0099552A" w:rsidP="00B36CEC">
      <w:pPr>
        <w:rPr>
          <w:sz w:val="24"/>
          <w:szCs w:val="24"/>
        </w:rPr>
      </w:pPr>
    </w:p>
    <w:p w:rsidR="0099552A" w:rsidRDefault="0099552A" w:rsidP="00B36CEC">
      <w:pPr>
        <w:rPr>
          <w:sz w:val="24"/>
          <w:szCs w:val="24"/>
        </w:rPr>
      </w:pPr>
    </w:p>
    <w:p w:rsidR="0099552A" w:rsidRDefault="0099552A" w:rsidP="00B36CEC">
      <w:pPr>
        <w:rPr>
          <w:sz w:val="24"/>
          <w:szCs w:val="24"/>
        </w:rPr>
      </w:pPr>
    </w:p>
    <w:p w:rsidR="0099552A" w:rsidRDefault="0099552A" w:rsidP="00B36CEC">
      <w:pPr>
        <w:rPr>
          <w:sz w:val="24"/>
          <w:szCs w:val="24"/>
        </w:rPr>
      </w:pPr>
    </w:p>
    <w:p w:rsidR="0099552A" w:rsidRDefault="0099552A" w:rsidP="00B36CEC">
      <w:pPr>
        <w:rPr>
          <w:sz w:val="24"/>
          <w:szCs w:val="24"/>
        </w:rPr>
      </w:pPr>
    </w:p>
    <w:p w:rsidR="0099552A" w:rsidRDefault="0099552A" w:rsidP="00B36CEC">
      <w:pPr>
        <w:rPr>
          <w:sz w:val="24"/>
          <w:szCs w:val="24"/>
        </w:rPr>
      </w:pPr>
    </w:p>
    <w:p w:rsidR="0099552A" w:rsidRDefault="0099552A" w:rsidP="00B36CEC">
      <w:pPr>
        <w:rPr>
          <w:sz w:val="24"/>
          <w:szCs w:val="24"/>
        </w:rPr>
      </w:pPr>
    </w:p>
    <w:p w:rsidR="0099552A" w:rsidRDefault="0099552A" w:rsidP="00B36CEC">
      <w:pPr>
        <w:rPr>
          <w:sz w:val="24"/>
          <w:szCs w:val="24"/>
        </w:rPr>
      </w:pPr>
    </w:p>
    <w:p w:rsidR="0099552A" w:rsidRDefault="0099552A" w:rsidP="00B36CEC">
      <w:pPr>
        <w:rPr>
          <w:sz w:val="24"/>
          <w:szCs w:val="24"/>
        </w:rPr>
      </w:pPr>
    </w:p>
    <w:p w:rsidR="0099552A" w:rsidRDefault="0099552A" w:rsidP="00B36CEC">
      <w:pPr>
        <w:rPr>
          <w:sz w:val="24"/>
          <w:szCs w:val="24"/>
        </w:rPr>
      </w:pPr>
    </w:p>
    <w:p w:rsidR="0099552A" w:rsidRDefault="0099552A" w:rsidP="00B36CEC">
      <w:pPr>
        <w:rPr>
          <w:sz w:val="24"/>
          <w:szCs w:val="24"/>
        </w:rPr>
      </w:pPr>
    </w:p>
    <w:p w:rsidR="0099552A" w:rsidRDefault="0099552A" w:rsidP="00B36CEC">
      <w:pPr>
        <w:rPr>
          <w:sz w:val="24"/>
          <w:szCs w:val="24"/>
        </w:rPr>
      </w:pPr>
    </w:p>
    <w:p w:rsidR="0099552A" w:rsidRDefault="0099552A" w:rsidP="00B36CEC">
      <w:pPr>
        <w:rPr>
          <w:sz w:val="24"/>
          <w:szCs w:val="24"/>
        </w:rPr>
      </w:pPr>
    </w:p>
    <w:p w:rsidR="0099552A" w:rsidRDefault="0099552A" w:rsidP="00B36CEC">
      <w:pPr>
        <w:rPr>
          <w:sz w:val="24"/>
          <w:szCs w:val="24"/>
        </w:rPr>
      </w:pPr>
    </w:p>
    <w:p w:rsidR="0099552A" w:rsidRDefault="0099552A" w:rsidP="00B36CEC">
      <w:pPr>
        <w:rPr>
          <w:sz w:val="24"/>
          <w:szCs w:val="24"/>
        </w:rPr>
      </w:pPr>
    </w:p>
    <w:p w:rsidR="0099552A" w:rsidRDefault="0099552A" w:rsidP="00B36CEC">
      <w:pPr>
        <w:rPr>
          <w:sz w:val="24"/>
          <w:szCs w:val="24"/>
        </w:rPr>
      </w:pPr>
    </w:p>
    <w:p w:rsidR="0099552A" w:rsidRDefault="0099552A" w:rsidP="00B36CEC">
      <w:pPr>
        <w:rPr>
          <w:sz w:val="52"/>
          <w:szCs w:val="52"/>
        </w:rPr>
      </w:pPr>
    </w:p>
    <w:p w:rsidR="0099552A" w:rsidRDefault="0099552A" w:rsidP="00B36CEC">
      <w:pPr>
        <w:rPr>
          <w:sz w:val="52"/>
          <w:szCs w:val="52"/>
        </w:rPr>
      </w:pPr>
    </w:p>
    <w:p w:rsidR="0099552A" w:rsidRPr="00444802" w:rsidRDefault="0099552A" w:rsidP="00B36CEC">
      <w:pPr>
        <w:rPr>
          <w:sz w:val="52"/>
          <w:szCs w:val="52"/>
        </w:rPr>
      </w:pPr>
    </w:p>
    <w:p w:rsidR="0099552A" w:rsidRPr="00444802" w:rsidRDefault="0099552A" w:rsidP="00B36CEC">
      <w:pPr>
        <w:rPr>
          <w:sz w:val="52"/>
          <w:szCs w:val="52"/>
        </w:rPr>
      </w:pPr>
    </w:p>
    <w:p w:rsidR="0099552A" w:rsidRPr="00444802" w:rsidRDefault="0099552A" w:rsidP="00444802">
      <w:pPr>
        <w:ind w:firstLine="0"/>
        <w:jc w:val="center"/>
        <w:rPr>
          <w:b/>
          <w:sz w:val="52"/>
          <w:szCs w:val="52"/>
        </w:rPr>
      </w:pPr>
      <w:r w:rsidRPr="00444802">
        <w:rPr>
          <w:b/>
          <w:sz w:val="52"/>
          <w:szCs w:val="52"/>
        </w:rPr>
        <w:t xml:space="preserve">Этноконфессиональный паспорт </w:t>
      </w:r>
    </w:p>
    <w:p w:rsidR="0099552A" w:rsidRPr="00444802" w:rsidRDefault="0099552A" w:rsidP="00444802">
      <w:pPr>
        <w:ind w:firstLine="0"/>
        <w:jc w:val="center"/>
        <w:rPr>
          <w:b/>
          <w:sz w:val="52"/>
          <w:szCs w:val="52"/>
        </w:rPr>
      </w:pPr>
      <w:r w:rsidRPr="00444802">
        <w:rPr>
          <w:b/>
          <w:sz w:val="52"/>
          <w:szCs w:val="52"/>
        </w:rPr>
        <w:t xml:space="preserve">Гашунского сельского поселения  Зимовниковского района </w:t>
      </w:r>
    </w:p>
    <w:p w:rsidR="0099552A" w:rsidRPr="00444802" w:rsidRDefault="0099552A" w:rsidP="00444802">
      <w:pPr>
        <w:ind w:firstLine="0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(на 01.01.2017</w:t>
      </w:r>
      <w:r w:rsidRPr="00444802">
        <w:rPr>
          <w:b/>
          <w:sz w:val="52"/>
          <w:szCs w:val="52"/>
        </w:rPr>
        <w:t xml:space="preserve"> год)</w:t>
      </w:r>
    </w:p>
    <w:p w:rsidR="0099552A" w:rsidRPr="00444802" w:rsidRDefault="0099552A" w:rsidP="00B36CEC">
      <w:pPr>
        <w:rPr>
          <w:sz w:val="52"/>
          <w:szCs w:val="52"/>
        </w:rPr>
      </w:pPr>
    </w:p>
    <w:sectPr w:rsidR="0099552A" w:rsidRPr="00444802" w:rsidSect="00D465E4">
      <w:pgSz w:w="11906" w:h="16838" w:code="9"/>
      <w:pgMar w:top="1134" w:right="567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52A" w:rsidRDefault="0099552A" w:rsidP="00811913">
      <w:r>
        <w:separator/>
      </w:r>
    </w:p>
  </w:endnote>
  <w:endnote w:type="continuationSeparator" w:id="0">
    <w:p w:rsidR="0099552A" w:rsidRDefault="0099552A" w:rsidP="008119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52A" w:rsidRDefault="0099552A" w:rsidP="00811913">
      <w:r>
        <w:separator/>
      </w:r>
    </w:p>
  </w:footnote>
  <w:footnote w:type="continuationSeparator" w:id="0">
    <w:p w:rsidR="0099552A" w:rsidRDefault="0099552A" w:rsidP="00811913">
      <w:r>
        <w:continuationSeparator/>
      </w:r>
    </w:p>
  </w:footnote>
  <w:footnote w:id="1">
    <w:p w:rsidR="0099552A" w:rsidRDefault="0099552A">
      <w:pPr>
        <w:pStyle w:val="FootnoteText"/>
      </w:pPr>
      <w:r>
        <w:rPr>
          <w:rStyle w:val="FootnoteReference"/>
        </w:rPr>
        <w:footnoteRef/>
      </w:r>
      <w:r>
        <w:t xml:space="preserve"> Поле заполняется в соответствии с официальной датой создания.</w:t>
      </w:r>
    </w:p>
  </w:footnote>
  <w:footnote w:id="2">
    <w:p w:rsidR="0099552A" w:rsidRDefault="0099552A">
      <w:pPr>
        <w:pStyle w:val="FootnoteText"/>
      </w:pPr>
      <w:r>
        <w:rPr>
          <w:rStyle w:val="FootnoteReference"/>
        </w:rPr>
        <w:footnoteRef/>
      </w:r>
      <w:r>
        <w:t xml:space="preserve"> П</w:t>
      </w:r>
      <w:r w:rsidRPr="00811913">
        <w:t>оле заполняется в соответствии с</w:t>
      </w:r>
      <w:r>
        <w:t xml:space="preserve"> данными, указанными в уставе МО.</w:t>
      </w:r>
    </w:p>
  </w:footnote>
  <w:footnote w:id="3">
    <w:p w:rsidR="0099552A" w:rsidRDefault="0099552A" w:rsidP="00811913">
      <w:pPr>
        <w:pStyle w:val="FootnoteText"/>
      </w:pPr>
      <w:r>
        <w:rPr>
          <w:rStyle w:val="FootnoteReference"/>
        </w:rPr>
        <w:footnoteRef/>
      </w:r>
      <w:r>
        <w:t xml:space="preserve"> П</w:t>
      </w:r>
      <w:r w:rsidRPr="00811913">
        <w:t>оле заполняется в соответствии с</w:t>
      </w:r>
      <w:r>
        <w:t xml:space="preserve"> данными, указанными в уставе МО.</w:t>
      </w:r>
    </w:p>
  </w:footnote>
  <w:footnote w:id="4">
    <w:p w:rsidR="0099552A" w:rsidRDefault="0099552A">
      <w:pPr>
        <w:pStyle w:val="FootnoteText"/>
      </w:pPr>
      <w:r>
        <w:rPr>
          <w:rStyle w:val="FootnoteReference"/>
        </w:rPr>
        <w:footnoteRef/>
      </w:r>
      <w:r>
        <w:t xml:space="preserve"> П</w:t>
      </w:r>
      <w:r w:rsidRPr="006045D1">
        <w:t>оле заполняется</w:t>
      </w:r>
      <w:r>
        <w:t xml:space="preserve"> с использованием следующих источников: </w:t>
      </w:r>
      <w:r w:rsidRPr="006045D1">
        <w:t>акты гражданского состояния</w:t>
      </w:r>
      <w:r>
        <w:t xml:space="preserve">, </w:t>
      </w:r>
      <w:r w:rsidRPr="006045D1">
        <w:t>документы воинского учета</w:t>
      </w:r>
      <w:r>
        <w:t xml:space="preserve">, </w:t>
      </w:r>
      <w:r w:rsidRPr="006045D1">
        <w:t>иные учетные документы</w:t>
      </w:r>
      <w:r>
        <w:t xml:space="preserve">, </w:t>
      </w:r>
      <w:r w:rsidRPr="006045D1">
        <w:t>иные источники</w:t>
      </w:r>
      <w:r>
        <w:t xml:space="preserve"> (экспертные оценки, данные выборочных статистических наблюдений, мониторинга межнациональных отношений, результаты социологических исследований и т.д.). Источником данных не могут рассматриваться результаты Всероссийских переписей населения.</w:t>
      </w:r>
    </w:p>
  </w:footnote>
  <w:footnote w:id="5">
    <w:p w:rsidR="0099552A" w:rsidRDefault="0099552A" w:rsidP="006045D1">
      <w:pPr>
        <w:pStyle w:val="FootnoteText"/>
      </w:pPr>
      <w:r>
        <w:rPr>
          <w:rStyle w:val="FootnoteReference"/>
        </w:rPr>
        <w:footnoteRef/>
      </w:r>
      <w:r>
        <w:t xml:space="preserve"> П</w:t>
      </w:r>
      <w:r w:rsidRPr="006045D1">
        <w:t>оле заполняется</w:t>
      </w:r>
      <w:r>
        <w:t xml:space="preserve"> с использованием следующих источников: </w:t>
      </w:r>
      <w:r w:rsidRPr="006045D1">
        <w:t>акты гражданского состояния</w:t>
      </w:r>
      <w:r>
        <w:t xml:space="preserve">, </w:t>
      </w:r>
      <w:r w:rsidRPr="006045D1">
        <w:t>документы воинского учета</w:t>
      </w:r>
      <w:r>
        <w:t xml:space="preserve">, </w:t>
      </w:r>
      <w:r w:rsidRPr="006045D1">
        <w:t>иные учетные документы</w:t>
      </w:r>
      <w:r>
        <w:t xml:space="preserve">, </w:t>
      </w:r>
      <w:r w:rsidRPr="006045D1">
        <w:t>иные источники</w:t>
      </w:r>
      <w:r>
        <w:t xml:space="preserve"> (экспертные оценки, данные выборочных статистических наблюдений, мониторинга межнациональных отношений, результаты социологических исследований и т.д.). Источником данных не могут рассматриваться результаты Всероссийских переписей населения. При заполнении графы используется Единый перечень коренных малочисленных народов РФ, утверждённый Постановлением Правительства РФ от 24.03.2000 № 255.</w:t>
      </w:r>
    </w:p>
  </w:footnote>
  <w:footnote w:id="6">
    <w:p w:rsidR="0099552A" w:rsidRDefault="0099552A">
      <w:pPr>
        <w:pStyle w:val="FootnoteText"/>
      </w:pPr>
      <w:r>
        <w:rPr>
          <w:rStyle w:val="FootnoteReference"/>
        </w:rPr>
        <w:footnoteRef/>
      </w:r>
      <w:r>
        <w:t xml:space="preserve"> П</w:t>
      </w:r>
      <w:r w:rsidRPr="006551E1">
        <w:t>оле заполняется</w:t>
      </w:r>
      <w:r>
        <w:t xml:space="preserve"> на основании данных похозяйственного/поквартирного учёта либо результатов социологических исследований (социологические опросы, экспертные опросы и т.д.). Цель сбора информации – отражение процесса динамики численности населения в разрезе сельских и городских поселений.</w:t>
      </w:r>
    </w:p>
  </w:footnote>
  <w:footnote w:id="7">
    <w:p w:rsidR="0099552A" w:rsidRDefault="0099552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551E1">
        <w:t>Поле заполняется на основании данных</w:t>
      </w:r>
      <w:r>
        <w:t xml:space="preserve"> органов записи </w:t>
      </w:r>
      <w:r w:rsidRPr="006551E1">
        <w:t>акт</w:t>
      </w:r>
      <w:r>
        <w:t>ов</w:t>
      </w:r>
      <w:r w:rsidRPr="006551E1">
        <w:t xml:space="preserve"> гражданского состояния</w:t>
      </w:r>
      <w:r>
        <w:t>.</w:t>
      </w:r>
    </w:p>
  </w:footnote>
  <w:footnote w:id="8">
    <w:p w:rsidR="0099552A" w:rsidRDefault="0099552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E9566B">
        <w:t>Поле заполняется на основании данных</w:t>
      </w:r>
      <w:r>
        <w:t xml:space="preserve"> организаций здравоохранения по результатам годовой статистической отчётности.</w:t>
      </w:r>
    </w:p>
  </w:footnote>
  <w:footnote w:id="9">
    <w:p w:rsidR="0099552A" w:rsidRDefault="0099552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E9566B">
        <w:t>Поле заполняется на основании данных органов</w:t>
      </w:r>
      <w:r>
        <w:t xml:space="preserve"> регистрационного учёта либо с учётом использования иных источников (экспертные оценки, данные выборочных статистических наблюдений, мониторинга межнациональных отношений, результаты социологических исследований и т.д.). Цель сбора информации – анализ динамики, географии и этнической структуры прибывших/выбывших мигрантов.</w:t>
      </w:r>
    </w:p>
  </w:footnote>
  <w:footnote w:id="10">
    <w:p w:rsidR="0099552A" w:rsidRDefault="0099552A" w:rsidP="00F5035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E9566B">
        <w:t>Поле заполняется на основании данных органов</w:t>
      </w:r>
      <w:r>
        <w:t xml:space="preserve"> регистрационного учёта либо с учётом использования иных источников (экспертные оценки, данные выборочных статистических наблюдений, мониторинга межнациональных отношений, результаты социологических исследований и т.д.). Цель сбора информации – анализ динамики, географии и этнической структуры прибывших/выбывших мигрантов.</w:t>
      </w:r>
    </w:p>
  </w:footnote>
  <w:footnote w:id="11">
    <w:p w:rsidR="0099552A" w:rsidRDefault="0099552A" w:rsidP="00F5035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E9566B">
        <w:t>Поле заполняется на основании данных органов</w:t>
      </w:r>
      <w:r>
        <w:t xml:space="preserve"> регистрационного учёта либо с учётом использования иных источников (экспертные оценки, данные выборочных статистических наблюдений, мониторинга межнациональных отношений, результаты социологических исследований и т.д.). Цель сбора информации – анализ динамики, географии и этнической структуры прибывших/выбывших мигрантов.</w:t>
      </w:r>
    </w:p>
  </w:footnote>
  <w:footnote w:id="12">
    <w:p w:rsidR="0099552A" w:rsidRDefault="0099552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F5035E">
        <w:t>Поле заполняется на основании данных органов регистрационного учёта либо с учётом использования иных источников (экспертные оценки, данные выборочных статистических наблюдений, мониторинга межнациональных отношений, результаты социологических исследований и т.д.). Цель сбора информации –</w:t>
      </w:r>
      <w:r>
        <w:t xml:space="preserve"> оценка объёмов трудовой миграции. При заполнения показателя отражается количество выбывших из МО трудовых мигрантов за год, в том числе отходников. Под отходниками в данном случае понимаются жители населённых пунктов, покидающих место постоянного проживания в поисках заработка в крупных городах на временной основе до одного года.</w:t>
      </w:r>
    </w:p>
  </w:footnote>
  <w:footnote w:id="13">
    <w:p w:rsidR="0099552A" w:rsidRDefault="0099552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B654BA">
        <w:t>Поле заполняется на основании данных органов регистрационного учёта</w:t>
      </w:r>
      <w:r>
        <w:t>.</w:t>
      </w:r>
    </w:p>
  </w:footnote>
  <w:footnote w:id="14">
    <w:p w:rsidR="0099552A" w:rsidRDefault="0099552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B654BA">
        <w:t>Поле заполняется на основании данных органов регистрационного учёта</w:t>
      </w:r>
      <w:r>
        <w:t xml:space="preserve"> и официальных статистических данных.</w:t>
      </w:r>
    </w:p>
  </w:footnote>
  <w:footnote w:id="15">
    <w:p w:rsidR="0099552A" w:rsidRDefault="0099552A" w:rsidP="00B654B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B654BA">
        <w:t>Поле заполняется на основании данных органов регистрационного учёта</w:t>
      </w:r>
      <w:r>
        <w:t xml:space="preserve"> и официальных статистических данных.</w:t>
      </w:r>
    </w:p>
  </w:footnote>
  <w:footnote w:id="16">
    <w:p w:rsidR="0099552A" w:rsidRDefault="0099552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B654BA">
        <w:t>Поле заполняется</w:t>
      </w:r>
      <w:r>
        <w:t xml:space="preserve"> с учётом данных ведомственного реестра зарегистрированных некоммерческих организаций Минюста России. Заполняется на каждую организацию отдельно.</w:t>
      </w:r>
    </w:p>
  </w:footnote>
  <w:footnote w:id="17">
    <w:p w:rsidR="0099552A" w:rsidRDefault="0099552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D2003">
        <w:t>Поле заполняется на каждую организацию</w:t>
      </w:r>
      <w:r>
        <w:t>, зарегистрированную в реестре национально-культурных автономий.</w:t>
      </w:r>
    </w:p>
  </w:footnote>
  <w:footnote w:id="18">
    <w:p w:rsidR="0099552A" w:rsidRDefault="0099552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D2003">
        <w:t>Поле заполняется с учётом данных</w:t>
      </w:r>
      <w:r>
        <w:t xml:space="preserve"> государственного реестра казачьих обществ в РФ.</w:t>
      </w:r>
    </w:p>
  </w:footnote>
  <w:footnote w:id="19">
    <w:p w:rsidR="0099552A" w:rsidRDefault="0099552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D2003">
        <w:t>Поле заполняется</w:t>
      </w:r>
      <w:r>
        <w:t xml:space="preserve"> по данным органов местного самоуправления.</w:t>
      </w:r>
    </w:p>
  </w:footnote>
  <w:footnote w:id="20">
    <w:p w:rsidR="0099552A" w:rsidRDefault="0099552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9969AF">
        <w:t>Поле заполняется по данным</w:t>
      </w:r>
      <w:r>
        <w:t xml:space="preserve"> органов управления образованием и культурой МО.</w:t>
      </w:r>
    </w:p>
  </w:footnote>
  <w:footnote w:id="21">
    <w:p w:rsidR="0099552A" w:rsidRDefault="0099552A" w:rsidP="009969A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9969AF">
        <w:t>Поле заполняется по данным</w:t>
      </w:r>
      <w:r>
        <w:t xml:space="preserve"> органов управления образованием и культурой МО.</w:t>
      </w:r>
    </w:p>
  </w:footnote>
  <w:footnote w:id="22">
    <w:p w:rsidR="0099552A" w:rsidRDefault="0099552A" w:rsidP="009969A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9969AF">
        <w:t>Поле заполняется по данным</w:t>
      </w:r>
      <w:r>
        <w:t xml:space="preserve"> органов управления образованием МО.</w:t>
      </w:r>
    </w:p>
  </w:footnote>
  <w:footnote w:id="23">
    <w:p w:rsidR="0099552A" w:rsidRDefault="0099552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9969AF">
        <w:t xml:space="preserve">Поле заполняется </w:t>
      </w:r>
      <w:r>
        <w:t>согласно</w:t>
      </w:r>
      <w:r w:rsidRPr="009969AF">
        <w:t xml:space="preserve"> данным</w:t>
      </w:r>
      <w:r>
        <w:t xml:space="preserve"> общеобразовательных организаций. При заполнении графы используются обобщённые данные, заполняемые </w:t>
      </w:r>
      <w:r w:rsidRPr="009969AF">
        <w:t>общеобразовательн</w:t>
      </w:r>
      <w:r>
        <w:t>ой</w:t>
      </w:r>
      <w:r w:rsidRPr="009969AF">
        <w:t xml:space="preserve"> организаци</w:t>
      </w:r>
      <w:r>
        <w:t>е</w:t>
      </w:r>
      <w:r w:rsidRPr="009969AF">
        <w:t>й</w:t>
      </w:r>
      <w:r>
        <w:t xml:space="preserve"> по форме № Д-7 «Сведения о распределении учреждений, реализующих программы общего образования, и обучающихся по языку обучения и по изучению родного (нерусского) языка» (приложение № 8 к приказу Росстата от 27.08.2012 № 466 «Об утверждении статистического инструментария для организации Министерством образования и науки РФ федерального статистического наблюдения за деятельностью образовательных учреждений»).</w:t>
      </w:r>
    </w:p>
  </w:footnote>
  <w:footnote w:id="24">
    <w:p w:rsidR="0099552A" w:rsidRDefault="0099552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366EEE">
        <w:t>Поле заполняется на каждую организацию</w:t>
      </w:r>
      <w:r>
        <w:t xml:space="preserve">, зарегистрированную в </w:t>
      </w:r>
      <w:r w:rsidRPr="00366EEE">
        <w:t>ведомственно</w:t>
      </w:r>
      <w:r>
        <w:t>м</w:t>
      </w:r>
      <w:r w:rsidRPr="00366EEE">
        <w:t xml:space="preserve"> реестр</w:t>
      </w:r>
      <w:r>
        <w:t>е</w:t>
      </w:r>
      <w:r w:rsidRPr="00366EEE">
        <w:t xml:space="preserve"> </w:t>
      </w:r>
      <w:r>
        <w:t>Минюста России.</w:t>
      </w:r>
    </w:p>
  </w:footnote>
  <w:footnote w:id="25">
    <w:p w:rsidR="0099552A" w:rsidRDefault="0099552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40BAB">
        <w:t>Поле заполняется на каждую</w:t>
      </w:r>
      <w:r>
        <w:t xml:space="preserve"> группу по данным органов местного самоуправления либо экспертной оценки.</w:t>
      </w:r>
    </w:p>
  </w:footnote>
  <w:footnote w:id="26">
    <w:p w:rsidR="0099552A" w:rsidRDefault="0099552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40BAB">
        <w:t>Поле заполняется на основании данных</w:t>
      </w:r>
      <w:r>
        <w:t xml:space="preserve"> религиозных организаций. </w:t>
      </w:r>
      <w:r w:rsidRPr="00640BAB">
        <w:t>Цель сбора информации – оценка</w:t>
      </w:r>
      <w:r>
        <w:t xml:space="preserve"> степени и конфессиональной структуры культивирования религиозных ценностей.</w:t>
      </w:r>
    </w:p>
  </w:footnote>
  <w:footnote w:id="27">
    <w:p w:rsidR="0099552A" w:rsidRDefault="0099552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34ED8">
        <w:t>Поле заполняется по данным органов местного самоуправления</w:t>
      </w:r>
      <w:r>
        <w:t xml:space="preserve">. </w:t>
      </w:r>
      <w:r w:rsidRPr="00534ED8">
        <w:t>Цель сбора информации –</w:t>
      </w:r>
      <w:r>
        <w:t xml:space="preserve"> оценка социально-экономической напряжённости в МО.</w:t>
      </w:r>
    </w:p>
  </w:footnote>
  <w:footnote w:id="28">
    <w:p w:rsidR="0099552A" w:rsidRDefault="0099552A" w:rsidP="00534ED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34ED8">
        <w:t>Поле заполняется по данным органов местного самоуправления</w:t>
      </w:r>
      <w:r>
        <w:t xml:space="preserve">. </w:t>
      </w:r>
      <w:r w:rsidRPr="00534ED8">
        <w:t>Цель сбора информации –</w:t>
      </w:r>
      <w:r>
        <w:t xml:space="preserve"> оценка социально-экономической напряжённости в МО.</w:t>
      </w:r>
    </w:p>
  </w:footnote>
  <w:footnote w:id="29">
    <w:p w:rsidR="0099552A" w:rsidRDefault="0099552A" w:rsidP="00534ED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34ED8">
        <w:t>Поле заполняется по данным органов местного самоуправления</w:t>
      </w:r>
      <w:r>
        <w:t xml:space="preserve">. </w:t>
      </w:r>
      <w:r w:rsidRPr="00534ED8">
        <w:t>Цель сбора информации –</w:t>
      </w:r>
      <w:r>
        <w:t xml:space="preserve"> оценка социально-экономической напряжённости в МО.</w:t>
      </w:r>
    </w:p>
  </w:footnote>
  <w:footnote w:id="30">
    <w:p w:rsidR="0099552A" w:rsidRDefault="0099552A" w:rsidP="00534ED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34ED8">
        <w:t>Поле заполняется по данным органов местного самоуправления</w:t>
      </w:r>
      <w:r>
        <w:t xml:space="preserve">. </w:t>
      </w:r>
      <w:r w:rsidRPr="00534ED8">
        <w:t>Цель сбора информации –</w:t>
      </w:r>
      <w:r>
        <w:t xml:space="preserve"> оценка социально-экономической напряжённости в МО.</w:t>
      </w:r>
    </w:p>
  </w:footnote>
  <w:footnote w:id="31">
    <w:p w:rsidR="0099552A" w:rsidRDefault="0099552A">
      <w:pPr>
        <w:pStyle w:val="FootnoteText"/>
      </w:pPr>
      <w:r>
        <w:rPr>
          <w:rStyle w:val="FootnoteReference"/>
        </w:rPr>
        <w:footnoteRef/>
      </w:r>
      <w:r>
        <w:t xml:space="preserve"> Поле заполняется по</w:t>
      </w:r>
      <w:r w:rsidRPr="00534ED8">
        <w:t xml:space="preserve"> данным </w:t>
      </w:r>
      <w:r>
        <w:t>органов управления образованием</w:t>
      </w:r>
      <w:r w:rsidRPr="00534ED8">
        <w:t xml:space="preserve">. При заполнении графы используются обобщённые данные, заполняемые общеобразовательной организацией по форме № </w:t>
      </w:r>
      <w:r>
        <w:t>ОШ-1</w:t>
      </w:r>
      <w:r w:rsidRPr="00534ED8">
        <w:t xml:space="preserve"> «Сведения о</w:t>
      </w:r>
      <w:r>
        <w:t>б</w:t>
      </w:r>
      <w:r w:rsidRPr="00534ED8">
        <w:t xml:space="preserve"> учреждени</w:t>
      </w:r>
      <w:r>
        <w:t>и</w:t>
      </w:r>
      <w:r w:rsidRPr="00534ED8">
        <w:t>, реализующ</w:t>
      </w:r>
      <w:r>
        <w:t>ем программы общего образования» (п</w:t>
      </w:r>
      <w:r w:rsidRPr="00534ED8">
        <w:t xml:space="preserve">риложение № </w:t>
      </w:r>
      <w:r>
        <w:t>2</w:t>
      </w:r>
      <w:r w:rsidRPr="00534ED8">
        <w:t xml:space="preserve"> к приказу Росстата от 27.08.2012 № 466 «Об утверждении статистического инструментария для организации Министерством образования и науки РФ федерального статистического наблюдения за деятельностью образовательных учреждений»).</w:t>
      </w:r>
    </w:p>
  </w:footnote>
  <w:footnote w:id="32">
    <w:p w:rsidR="0099552A" w:rsidRDefault="0099552A" w:rsidP="00534ED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34ED8">
        <w:t>Поле заполняется по данным органов местного самоуправления</w:t>
      </w:r>
      <w:r>
        <w:t xml:space="preserve">. </w:t>
      </w:r>
      <w:r w:rsidRPr="00534ED8">
        <w:t>Цель сбора информации –</w:t>
      </w:r>
      <w:r>
        <w:t xml:space="preserve"> оценка социально-экономической напряжённости в МО.</w:t>
      </w:r>
    </w:p>
  </w:footnote>
  <w:footnote w:id="33">
    <w:p w:rsidR="0099552A" w:rsidRDefault="0099552A" w:rsidP="00534ED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34ED8">
        <w:t>Поле заполняется по данным органов местного самоуправления</w:t>
      </w:r>
      <w:r>
        <w:t xml:space="preserve">. </w:t>
      </w:r>
      <w:r w:rsidRPr="00534ED8">
        <w:t>Цель сбора информации –</w:t>
      </w:r>
      <w:r>
        <w:t xml:space="preserve"> оценка социально-экономической напряжённости в МО.</w:t>
      </w:r>
    </w:p>
  </w:footnote>
  <w:footnote w:id="34">
    <w:p w:rsidR="0099552A" w:rsidRDefault="0099552A" w:rsidP="00534ED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34ED8">
        <w:t>Поле заполняется по данным органов местного самоуправления</w:t>
      </w:r>
      <w:r>
        <w:t xml:space="preserve">. </w:t>
      </w:r>
      <w:r w:rsidRPr="00534ED8">
        <w:t>Цель сбора информации –</w:t>
      </w:r>
      <w:r>
        <w:t xml:space="preserve"> оценка социально-экономической напряжённости в МО.</w:t>
      </w:r>
    </w:p>
  </w:footnote>
  <w:footnote w:id="35">
    <w:p w:rsidR="0099552A" w:rsidRDefault="0099552A" w:rsidP="00534ED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34ED8">
        <w:t>Поле заполняется по данным органов местного самоуправления</w:t>
      </w:r>
      <w:r>
        <w:t xml:space="preserve">. </w:t>
      </w:r>
      <w:r w:rsidRPr="00534ED8">
        <w:t>Цель сбора информации –</w:t>
      </w:r>
      <w:r>
        <w:t xml:space="preserve"> оценка социально-экономической напряжённости в МО.</w:t>
      </w:r>
    </w:p>
  </w:footnote>
  <w:footnote w:id="36">
    <w:p w:rsidR="0099552A" w:rsidRDefault="0099552A" w:rsidP="00534ED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34ED8">
        <w:t>Поле заполняется по данным органов местного самоуправления</w:t>
      </w:r>
      <w:r>
        <w:t xml:space="preserve">. </w:t>
      </w:r>
      <w:r w:rsidRPr="00534ED8">
        <w:t>Цель сбора информации –</w:t>
      </w:r>
      <w:r>
        <w:t xml:space="preserve"> оценка социально-экономической напряжённости в МО.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172A8"/>
    <w:multiLevelType w:val="hybridMultilevel"/>
    <w:tmpl w:val="0FC41818"/>
    <w:lvl w:ilvl="0" w:tplc="E2520AB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5E69"/>
    <w:rsid w:val="00014F57"/>
    <w:rsid w:val="000235B8"/>
    <w:rsid w:val="00066F52"/>
    <w:rsid w:val="00081CC4"/>
    <w:rsid w:val="000A0B4F"/>
    <w:rsid w:val="000A3C77"/>
    <w:rsid w:val="00126F5F"/>
    <w:rsid w:val="001D15E2"/>
    <w:rsid w:val="001D37B0"/>
    <w:rsid w:val="002942E5"/>
    <w:rsid w:val="002C3E76"/>
    <w:rsid w:val="002D3F81"/>
    <w:rsid w:val="002E44DF"/>
    <w:rsid w:val="00344D18"/>
    <w:rsid w:val="00353E0B"/>
    <w:rsid w:val="00354546"/>
    <w:rsid w:val="00366EEE"/>
    <w:rsid w:val="00375E69"/>
    <w:rsid w:val="003E0086"/>
    <w:rsid w:val="003F0667"/>
    <w:rsid w:val="0044269E"/>
    <w:rsid w:val="00444802"/>
    <w:rsid w:val="004824D0"/>
    <w:rsid w:val="00482A61"/>
    <w:rsid w:val="004A5F01"/>
    <w:rsid w:val="00534ED8"/>
    <w:rsid w:val="00557B42"/>
    <w:rsid w:val="005C166D"/>
    <w:rsid w:val="006045D1"/>
    <w:rsid w:val="00640BAB"/>
    <w:rsid w:val="006551E1"/>
    <w:rsid w:val="00683EAE"/>
    <w:rsid w:val="00691CEB"/>
    <w:rsid w:val="006A1A1C"/>
    <w:rsid w:val="006D2003"/>
    <w:rsid w:val="006D5F64"/>
    <w:rsid w:val="006F0DEA"/>
    <w:rsid w:val="007160A5"/>
    <w:rsid w:val="0071636B"/>
    <w:rsid w:val="007D5BCA"/>
    <w:rsid w:val="007F683C"/>
    <w:rsid w:val="00811913"/>
    <w:rsid w:val="008B5D5E"/>
    <w:rsid w:val="0099552A"/>
    <w:rsid w:val="009969AF"/>
    <w:rsid w:val="00A00E3A"/>
    <w:rsid w:val="00A154A5"/>
    <w:rsid w:val="00B10BFD"/>
    <w:rsid w:val="00B36CEC"/>
    <w:rsid w:val="00B654BA"/>
    <w:rsid w:val="00BB6491"/>
    <w:rsid w:val="00C739C7"/>
    <w:rsid w:val="00CA0B32"/>
    <w:rsid w:val="00D174A5"/>
    <w:rsid w:val="00D465E4"/>
    <w:rsid w:val="00D5314C"/>
    <w:rsid w:val="00D70027"/>
    <w:rsid w:val="00E30E82"/>
    <w:rsid w:val="00E31DCB"/>
    <w:rsid w:val="00E337D9"/>
    <w:rsid w:val="00E33906"/>
    <w:rsid w:val="00E9566B"/>
    <w:rsid w:val="00EB30F8"/>
    <w:rsid w:val="00F06B14"/>
    <w:rsid w:val="00F41626"/>
    <w:rsid w:val="00F458EA"/>
    <w:rsid w:val="00F5035E"/>
    <w:rsid w:val="00F52332"/>
    <w:rsid w:val="00F94B87"/>
    <w:rsid w:val="00F96445"/>
    <w:rsid w:val="00FA0B6C"/>
    <w:rsid w:val="00FA4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35E"/>
    <w:pPr>
      <w:ind w:firstLine="709"/>
      <w:jc w:val="both"/>
    </w:pPr>
    <w:rPr>
      <w:sz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C3E7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rsid w:val="00811913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811913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811913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81191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11913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811913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6045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045D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D174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316</TotalTime>
  <Pages>8</Pages>
  <Words>1124</Words>
  <Characters>6412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Перепелица Игорь Игоревич</dc:creator>
  <cp:keywords/>
  <dc:description/>
  <cp:lastModifiedBy>Админ</cp:lastModifiedBy>
  <cp:revision>17</cp:revision>
  <cp:lastPrinted>2017-01-30T12:29:00Z</cp:lastPrinted>
  <dcterms:created xsi:type="dcterms:W3CDTF">2014-12-03T14:10:00Z</dcterms:created>
  <dcterms:modified xsi:type="dcterms:W3CDTF">2017-01-30T12:30:00Z</dcterms:modified>
</cp:coreProperties>
</file>